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108447" w14:textId="77777777" w:rsidR="00E10B95" w:rsidRPr="00290476" w:rsidRDefault="00E10B95" w:rsidP="00FE5511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90476">
        <w:rPr>
          <w:rFonts w:ascii="Times New Roman" w:hAnsi="Times New Roman" w:cs="Times New Roman"/>
          <w:b/>
          <w:caps/>
          <w:sz w:val="24"/>
          <w:szCs w:val="24"/>
        </w:rPr>
        <w:t xml:space="preserve">Агентский договор № </w:t>
      </w:r>
      <w:r w:rsidR="00A662CD">
        <w:rPr>
          <w:rFonts w:ascii="Times New Roman" w:hAnsi="Times New Roman" w:cs="Times New Roman"/>
          <w:b/>
          <w:caps/>
          <w:sz w:val="24"/>
          <w:szCs w:val="24"/>
        </w:rPr>
        <w:t>__</w:t>
      </w:r>
      <w:r w:rsidR="00E659C7">
        <w:rPr>
          <w:rFonts w:ascii="Times New Roman" w:hAnsi="Times New Roman" w:cs="Times New Roman"/>
          <w:b/>
          <w:caps/>
          <w:sz w:val="24"/>
          <w:szCs w:val="24"/>
        </w:rPr>
        <w:t>_</w:t>
      </w:r>
    </w:p>
    <w:p w14:paraId="6AAF6617" w14:textId="77777777" w:rsidR="0082052E" w:rsidRPr="00290476" w:rsidRDefault="0082052E" w:rsidP="00FE5511">
      <w:pPr>
        <w:pStyle w:val="ConsNormal"/>
        <w:widowControl/>
        <w:ind w:firstLine="0"/>
        <w:jc w:val="both"/>
        <w:rPr>
          <w:rFonts w:ascii="Times New Roman" w:hAnsi="Times New Roman" w:cs="Times New Roman"/>
          <w:caps/>
          <w:sz w:val="24"/>
          <w:szCs w:val="24"/>
        </w:rPr>
      </w:pPr>
    </w:p>
    <w:p w14:paraId="65EC7970" w14:textId="0D17A062" w:rsidR="00783944" w:rsidRPr="00290476" w:rsidRDefault="00783944" w:rsidP="00E659C7">
      <w:pPr>
        <w:tabs>
          <w:tab w:val="right" w:pos="10065"/>
        </w:tabs>
        <w:spacing w:before="0" w:after="0"/>
      </w:pPr>
      <w:r w:rsidRPr="00290476">
        <w:t xml:space="preserve">г. </w:t>
      </w:r>
      <w:r w:rsidR="00C77D57">
        <w:t>Апатиты</w:t>
      </w:r>
      <w:r w:rsidR="00C77D57" w:rsidRPr="00290476">
        <w:t xml:space="preserve"> </w:t>
      </w:r>
      <w:r w:rsidR="00C63027">
        <w:tab/>
      </w:r>
      <w:r w:rsidRPr="00290476">
        <w:t>«____»</w:t>
      </w:r>
      <w:r w:rsidR="00E659C7">
        <w:t xml:space="preserve"> </w:t>
      </w:r>
      <w:r w:rsidR="0035543E">
        <w:t>______________</w:t>
      </w:r>
      <w:r w:rsidR="00C63027">
        <w:t xml:space="preserve"> </w:t>
      </w:r>
      <w:r w:rsidRPr="00290476">
        <w:t>201</w:t>
      </w:r>
      <w:r w:rsidR="00263E13">
        <w:t>_</w:t>
      </w:r>
      <w:r w:rsidR="00C63027">
        <w:t xml:space="preserve"> </w:t>
      </w:r>
      <w:r w:rsidRPr="00290476">
        <w:t>г.</w:t>
      </w:r>
    </w:p>
    <w:p w14:paraId="3BFBABE8" w14:textId="77777777" w:rsidR="0082052E" w:rsidRPr="00290476" w:rsidRDefault="0082052E" w:rsidP="00FE5511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08C6B322" w14:textId="4987C9AD" w:rsidR="00DC1BAD" w:rsidRDefault="005B0E97" w:rsidP="00FE5511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511">
        <w:rPr>
          <w:rFonts w:ascii="Times New Roman" w:hAnsi="Times New Roman" w:cs="Times New Roman"/>
          <w:b/>
          <w:sz w:val="24"/>
          <w:szCs w:val="24"/>
        </w:rPr>
        <w:t>Открытое акционерное общество «</w:t>
      </w:r>
      <w:r w:rsidR="00DC1BAD">
        <w:rPr>
          <w:rStyle w:val="3"/>
          <w:sz w:val="24"/>
          <w:szCs w:val="24"/>
        </w:rPr>
        <w:t>Территориальная генерирующая компания №1» (сокращенно ОАО «ТГК-1»)</w:t>
      </w:r>
      <w:r w:rsidR="00E10B95" w:rsidRPr="00290476">
        <w:rPr>
          <w:rFonts w:ascii="Times New Roman" w:hAnsi="Times New Roman" w:cs="Times New Roman"/>
          <w:sz w:val="24"/>
          <w:szCs w:val="24"/>
        </w:rPr>
        <w:t>, именуем</w:t>
      </w:r>
      <w:r w:rsidRPr="00290476">
        <w:rPr>
          <w:rFonts w:ascii="Times New Roman" w:hAnsi="Times New Roman" w:cs="Times New Roman"/>
          <w:sz w:val="24"/>
          <w:szCs w:val="24"/>
        </w:rPr>
        <w:t>ое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в</w:t>
      </w:r>
      <w:r w:rsidR="004908FC" w:rsidRPr="00290476">
        <w:rPr>
          <w:rFonts w:ascii="Times New Roman" w:hAnsi="Times New Roman" w:cs="Times New Roman"/>
          <w:sz w:val="24"/>
          <w:szCs w:val="24"/>
        </w:rPr>
        <w:t xml:space="preserve"> дальнейшем «Принципал», в лице</w:t>
      </w:r>
      <w:r w:rsidR="00DE67B1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CD2933" w:rsidRPr="00CD2933">
        <w:rPr>
          <w:rFonts w:ascii="Times New Roman" w:hAnsi="Times New Roman" w:cs="Times New Roman"/>
          <w:sz w:val="24"/>
          <w:szCs w:val="24"/>
        </w:rPr>
        <w:t>заместителя генерального директора – директора филиала «Кольский» ОАО «ТГК-1» Антипова Александра Геннадьевича</w:t>
      </w:r>
      <w:r w:rsidR="00C77D57" w:rsidRPr="00B22339">
        <w:rPr>
          <w:rFonts w:ascii="Times New Roman" w:hAnsi="Times New Roman" w:cs="Times New Roman"/>
          <w:sz w:val="24"/>
          <w:szCs w:val="24"/>
        </w:rPr>
        <w:t xml:space="preserve">, </w:t>
      </w:r>
      <w:r w:rsidR="00E10B95" w:rsidRPr="00B22339"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 w:rsidR="004908FC" w:rsidRPr="00B22339">
        <w:rPr>
          <w:rFonts w:ascii="Times New Roman" w:hAnsi="Times New Roman" w:cs="Times New Roman"/>
          <w:sz w:val="24"/>
          <w:szCs w:val="24"/>
        </w:rPr>
        <w:t xml:space="preserve"> </w:t>
      </w:r>
      <w:r w:rsidR="00C77D57" w:rsidRPr="00B22339">
        <w:rPr>
          <w:rFonts w:ascii="Times New Roman" w:hAnsi="Times New Roman" w:cs="Times New Roman"/>
          <w:sz w:val="24"/>
          <w:szCs w:val="24"/>
        </w:rPr>
        <w:t xml:space="preserve">доверенности № </w:t>
      </w:r>
      <w:r w:rsidR="00CD2933">
        <w:rPr>
          <w:rFonts w:ascii="Times New Roman" w:hAnsi="Times New Roman" w:cs="Times New Roman"/>
          <w:sz w:val="24"/>
          <w:szCs w:val="24"/>
        </w:rPr>
        <w:t xml:space="preserve">319-2016 от 01.01.2016 </w:t>
      </w:r>
      <w:r w:rsidR="00C77D57" w:rsidRPr="00B22339">
        <w:rPr>
          <w:rFonts w:ascii="Times New Roman" w:hAnsi="Times New Roman" w:cs="Times New Roman"/>
          <w:sz w:val="24"/>
          <w:szCs w:val="24"/>
        </w:rPr>
        <w:t>г.</w:t>
      </w:r>
      <w:r w:rsidR="00CB705D" w:rsidRPr="00B22339">
        <w:rPr>
          <w:rFonts w:ascii="Times New Roman" w:hAnsi="Times New Roman" w:cs="Times New Roman"/>
          <w:sz w:val="24"/>
          <w:szCs w:val="24"/>
        </w:rPr>
        <w:t xml:space="preserve"> </w:t>
      </w:r>
      <w:r w:rsidR="00E10B95" w:rsidRPr="00B22339">
        <w:rPr>
          <w:rFonts w:ascii="Times New Roman" w:hAnsi="Times New Roman" w:cs="Times New Roman"/>
          <w:sz w:val="24"/>
          <w:szCs w:val="24"/>
        </w:rPr>
        <w:t>с одной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стороны, и</w:t>
      </w:r>
      <w:r w:rsidR="00C77D57">
        <w:rPr>
          <w:rFonts w:ascii="Times New Roman" w:hAnsi="Times New Roman" w:cs="Times New Roman"/>
          <w:sz w:val="24"/>
          <w:szCs w:val="24"/>
        </w:rPr>
        <w:t>______</w:t>
      </w:r>
      <w:r w:rsidR="00C6302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, именуемое </w:t>
      </w:r>
      <w:r w:rsidR="00C63027">
        <w:rPr>
          <w:rFonts w:ascii="Times New Roman" w:hAnsi="Times New Roman" w:cs="Times New Roman"/>
          <w:sz w:val="24"/>
          <w:szCs w:val="24"/>
        </w:rPr>
        <w:t>в дальнейшем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«Агент», в лице </w:t>
      </w:r>
      <w:r w:rsidR="00C63027">
        <w:rPr>
          <w:rFonts w:ascii="Times New Roman" w:hAnsi="Times New Roman" w:cs="Times New Roman"/>
          <w:sz w:val="24"/>
          <w:szCs w:val="24"/>
        </w:rPr>
        <w:t>_____________</w:t>
      </w:r>
      <w:r w:rsidR="00C60AE7">
        <w:rPr>
          <w:rFonts w:ascii="Times New Roman" w:hAnsi="Times New Roman" w:cs="Times New Roman"/>
          <w:sz w:val="24"/>
          <w:szCs w:val="24"/>
        </w:rPr>
        <w:t>____________________________</w:t>
      </w:r>
      <w:r w:rsidR="00C63027">
        <w:rPr>
          <w:rFonts w:ascii="Times New Roman" w:hAnsi="Times New Roman" w:cs="Times New Roman"/>
          <w:sz w:val="24"/>
          <w:szCs w:val="24"/>
        </w:rPr>
        <w:t>_____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C63027">
        <w:rPr>
          <w:rFonts w:ascii="Times New Roman" w:hAnsi="Times New Roman" w:cs="Times New Roman"/>
          <w:sz w:val="24"/>
          <w:szCs w:val="24"/>
        </w:rPr>
        <w:t>_______________________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, с другой стороны, </w:t>
      </w:r>
    </w:p>
    <w:p w14:paraId="49D2E064" w14:textId="77777777" w:rsidR="00E10B95" w:rsidRPr="00290476" w:rsidRDefault="00C63027" w:rsidP="00FE5511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E10B95" w:rsidRPr="00290476">
        <w:rPr>
          <w:rFonts w:ascii="Times New Roman" w:hAnsi="Times New Roman" w:cs="Times New Roman"/>
          <w:sz w:val="24"/>
          <w:szCs w:val="24"/>
        </w:rPr>
        <w:t>вместе именуемые в дальнейшем «Стороны», заключили настоящий Договор о нижеследующ</w:t>
      </w:r>
      <w:r>
        <w:rPr>
          <w:rFonts w:ascii="Times New Roman" w:hAnsi="Times New Roman" w:cs="Times New Roman"/>
          <w:sz w:val="24"/>
          <w:szCs w:val="24"/>
        </w:rPr>
        <w:t>ем:</w:t>
      </w:r>
    </w:p>
    <w:p w14:paraId="39F72948" w14:textId="77777777" w:rsidR="0082052E" w:rsidRPr="00290476" w:rsidRDefault="0082052E" w:rsidP="00FE5511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59F77789" w14:textId="77777777" w:rsidR="001E7014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90476">
        <w:rPr>
          <w:rFonts w:ascii="Times New Roman" w:hAnsi="Times New Roman" w:cs="Times New Roman"/>
          <w:b/>
          <w:caps/>
          <w:sz w:val="24"/>
          <w:szCs w:val="24"/>
        </w:rPr>
        <w:t>Предмет договора</w:t>
      </w:r>
    </w:p>
    <w:p w14:paraId="05B1AE72" w14:textId="77777777" w:rsidR="00FE5511" w:rsidRPr="0082052E" w:rsidRDefault="00FE5511" w:rsidP="00FE5511">
      <w:pPr>
        <w:pStyle w:val="ConsNonformat"/>
        <w:widowControl/>
        <w:rPr>
          <w:rFonts w:ascii="Times New Roman" w:hAnsi="Times New Roman" w:cs="Times New Roman"/>
          <w:b/>
          <w:caps/>
          <w:sz w:val="24"/>
          <w:szCs w:val="24"/>
        </w:rPr>
      </w:pPr>
    </w:p>
    <w:p w14:paraId="0C7DFF91" w14:textId="2D3D77A2" w:rsidR="008030D6" w:rsidRDefault="00DC1BAD" w:rsidP="008E4A31">
      <w:pPr>
        <w:pStyle w:val="ConsNonformat"/>
        <w:widowControl/>
        <w:numPr>
          <w:ilvl w:val="1"/>
          <w:numId w:val="8"/>
        </w:numPr>
        <w:tabs>
          <w:tab w:val="left" w:pos="0"/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настоящему Договору Принципал поручает, а 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Агент </w:t>
      </w:r>
      <w:r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="00003F64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E10B95" w:rsidRPr="00290476">
        <w:rPr>
          <w:rFonts w:ascii="Times New Roman" w:hAnsi="Times New Roman" w:cs="Times New Roman"/>
          <w:sz w:val="24"/>
          <w:szCs w:val="24"/>
        </w:rPr>
        <w:t>от имени</w:t>
      </w:r>
      <w:r w:rsidR="00003F64">
        <w:rPr>
          <w:rFonts w:ascii="Times New Roman" w:hAnsi="Times New Roman" w:cs="Times New Roman"/>
          <w:sz w:val="24"/>
          <w:szCs w:val="24"/>
        </w:rPr>
        <w:t xml:space="preserve"> и за счет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Принципала действия по взысканию </w:t>
      </w:r>
      <w:r w:rsidR="00A27F61">
        <w:rPr>
          <w:rFonts w:ascii="Times New Roman" w:hAnsi="Times New Roman" w:cs="Times New Roman"/>
          <w:sz w:val="24"/>
          <w:szCs w:val="24"/>
        </w:rPr>
        <w:t xml:space="preserve">дебиторской задолженности потребителей коммунальных услуг </w:t>
      </w:r>
      <w:r w:rsidR="00A27F61" w:rsidRPr="00290476">
        <w:rPr>
          <w:rFonts w:ascii="Times New Roman" w:hAnsi="Times New Roman" w:cs="Times New Roman"/>
          <w:sz w:val="24"/>
          <w:szCs w:val="24"/>
        </w:rPr>
        <w:t>(далее – «Должники»)</w:t>
      </w:r>
      <w:r w:rsidR="00A27F61">
        <w:rPr>
          <w:rFonts w:ascii="Times New Roman" w:hAnsi="Times New Roman" w:cs="Times New Roman"/>
          <w:sz w:val="24"/>
          <w:szCs w:val="24"/>
        </w:rPr>
        <w:t xml:space="preserve"> в многоквартирных домах г. Апатиты</w:t>
      </w:r>
      <w:r w:rsidR="00D74339">
        <w:rPr>
          <w:rFonts w:ascii="Times New Roman" w:hAnsi="Times New Roman" w:cs="Times New Roman"/>
          <w:sz w:val="24"/>
          <w:szCs w:val="24"/>
        </w:rPr>
        <w:t>,</w:t>
      </w:r>
      <w:r w:rsidR="00CD2933">
        <w:rPr>
          <w:rFonts w:ascii="Times New Roman" w:hAnsi="Times New Roman" w:cs="Times New Roman"/>
          <w:sz w:val="24"/>
          <w:szCs w:val="24"/>
        </w:rPr>
        <w:t xml:space="preserve"> </w:t>
      </w:r>
      <w:r w:rsidR="00A27F61">
        <w:rPr>
          <w:rFonts w:ascii="Times New Roman" w:hAnsi="Times New Roman" w:cs="Times New Roman"/>
          <w:sz w:val="24"/>
          <w:szCs w:val="24"/>
        </w:rPr>
        <w:t>г. Кировск и микрорайоне Кукисвумчорр Мурманской области с непосредственной формой управления</w:t>
      </w:r>
      <w:r w:rsidR="00675E79">
        <w:rPr>
          <w:rFonts w:ascii="Times New Roman" w:hAnsi="Times New Roman" w:cs="Times New Roman"/>
          <w:sz w:val="24"/>
          <w:szCs w:val="24"/>
        </w:rPr>
        <w:t>,</w:t>
      </w:r>
      <w:r w:rsidR="00A27F61">
        <w:rPr>
          <w:rFonts w:ascii="Times New Roman" w:hAnsi="Times New Roman" w:cs="Times New Roman"/>
          <w:sz w:val="24"/>
          <w:szCs w:val="24"/>
        </w:rPr>
        <w:t xml:space="preserve"> в отношении которых Принципал является</w:t>
      </w:r>
      <w:r w:rsidR="00675E79">
        <w:rPr>
          <w:rFonts w:ascii="Times New Roman" w:hAnsi="Times New Roman" w:cs="Times New Roman"/>
          <w:sz w:val="24"/>
          <w:szCs w:val="24"/>
        </w:rPr>
        <w:t xml:space="preserve"> Исполнителем коммунальных услуг по отоплению и горячему водоснабжению</w:t>
      </w:r>
      <w:r w:rsidR="00A27F61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задолженности </w:t>
      </w:r>
      <w:r w:rsidR="003E44D9" w:rsidRPr="003658E4">
        <w:rPr>
          <w:rFonts w:ascii="Times New Roman" w:hAnsi="Times New Roman" w:cs="Times New Roman"/>
          <w:sz w:val="24"/>
          <w:szCs w:val="24"/>
        </w:rPr>
        <w:t>собственников и пользователей помещений в многоквартирных жилых домах</w:t>
      </w:r>
      <w:r w:rsidR="00A27F61">
        <w:rPr>
          <w:rFonts w:ascii="Times New Roman" w:hAnsi="Times New Roman" w:cs="Times New Roman"/>
          <w:sz w:val="24"/>
          <w:szCs w:val="24"/>
        </w:rPr>
        <w:t xml:space="preserve"> </w:t>
      </w:r>
      <w:r w:rsidR="00290476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675E79">
        <w:rPr>
          <w:rFonts w:ascii="Times New Roman" w:hAnsi="Times New Roman" w:cs="Times New Roman"/>
          <w:sz w:val="24"/>
          <w:szCs w:val="24"/>
        </w:rPr>
        <w:t xml:space="preserve">и </w:t>
      </w:r>
      <w:r w:rsidR="00290476" w:rsidRPr="00290476">
        <w:rPr>
          <w:rFonts w:ascii="Times New Roman" w:hAnsi="Times New Roman" w:cs="Times New Roman"/>
          <w:sz w:val="24"/>
          <w:szCs w:val="24"/>
        </w:rPr>
        <w:t>неустойки</w:t>
      </w:r>
      <w:r w:rsidR="00FE5511">
        <w:rPr>
          <w:rFonts w:ascii="Times New Roman" w:hAnsi="Times New Roman" w:cs="Times New Roman"/>
          <w:sz w:val="24"/>
          <w:szCs w:val="24"/>
        </w:rPr>
        <w:t xml:space="preserve"> (пени)</w:t>
      </w:r>
      <w:r w:rsidR="00290476" w:rsidRPr="00290476">
        <w:rPr>
          <w:rFonts w:ascii="Times New Roman" w:hAnsi="Times New Roman" w:cs="Times New Roman"/>
          <w:sz w:val="24"/>
          <w:szCs w:val="24"/>
        </w:rPr>
        <w:t>,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585538" w:rsidRPr="00290476">
        <w:rPr>
          <w:rFonts w:ascii="Times New Roman" w:hAnsi="Times New Roman" w:cs="Times New Roman"/>
          <w:sz w:val="24"/>
          <w:szCs w:val="24"/>
        </w:rPr>
        <w:t xml:space="preserve">возникшей в связи с потреблением жилищно-коммунальных услуг, предоставленных исполнителем коммунальных услуг </w:t>
      </w:r>
      <w:r w:rsidR="00FE5511">
        <w:rPr>
          <w:rFonts w:ascii="Times New Roman" w:hAnsi="Times New Roman" w:cs="Times New Roman"/>
          <w:sz w:val="24"/>
          <w:szCs w:val="24"/>
        </w:rPr>
        <w:t>–</w:t>
      </w:r>
      <w:r w:rsidR="00A81777" w:rsidRPr="002904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585538" w:rsidRPr="00290476">
        <w:rPr>
          <w:rFonts w:ascii="Times New Roman" w:hAnsi="Times New Roman" w:cs="Times New Roman"/>
          <w:sz w:val="24"/>
          <w:szCs w:val="24"/>
        </w:rPr>
        <w:t>, право требования</w:t>
      </w:r>
      <w:r w:rsidR="008E2253">
        <w:rPr>
          <w:rFonts w:ascii="Times New Roman" w:hAnsi="Times New Roman" w:cs="Times New Roman"/>
          <w:sz w:val="24"/>
          <w:szCs w:val="24"/>
        </w:rPr>
        <w:t xml:space="preserve"> </w:t>
      </w:r>
      <w:r w:rsidR="009D3D3A">
        <w:rPr>
          <w:rFonts w:ascii="Times New Roman" w:hAnsi="Times New Roman" w:cs="Times New Roman"/>
          <w:sz w:val="24"/>
          <w:szCs w:val="24"/>
        </w:rPr>
        <w:t xml:space="preserve">уплаты задолженности </w:t>
      </w:r>
      <w:r w:rsidR="008E2253">
        <w:rPr>
          <w:rFonts w:ascii="Times New Roman" w:hAnsi="Times New Roman" w:cs="Times New Roman"/>
          <w:sz w:val="24"/>
          <w:szCs w:val="24"/>
        </w:rPr>
        <w:t>по</w:t>
      </w:r>
      <w:r w:rsidR="00585538" w:rsidRPr="00290476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8E2253">
        <w:rPr>
          <w:rFonts w:ascii="Times New Roman" w:hAnsi="Times New Roman" w:cs="Times New Roman"/>
          <w:sz w:val="24"/>
          <w:szCs w:val="24"/>
        </w:rPr>
        <w:t>ым</w:t>
      </w:r>
      <w:r w:rsidR="00585538" w:rsidRPr="00290476">
        <w:rPr>
          <w:rFonts w:ascii="Times New Roman" w:hAnsi="Times New Roman" w:cs="Times New Roman"/>
          <w:sz w:val="24"/>
          <w:szCs w:val="24"/>
        </w:rPr>
        <w:t xml:space="preserve"> п</w:t>
      </w:r>
      <w:r w:rsidR="002C3973">
        <w:rPr>
          <w:rFonts w:ascii="Times New Roman" w:hAnsi="Times New Roman" w:cs="Times New Roman"/>
          <w:sz w:val="24"/>
          <w:szCs w:val="24"/>
        </w:rPr>
        <w:t xml:space="preserve">ерешло к Принципалу по </w:t>
      </w:r>
      <w:r w:rsidR="008E2253">
        <w:rPr>
          <w:rFonts w:ascii="Times New Roman" w:hAnsi="Times New Roman" w:cs="Times New Roman"/>
          <w:sz w:val="24"/>
          <w:szCs w:val="24"/>
        </w:rPr>
        <w:t>Д</w:t>
      </w:r>
      <w:r w:rsidR="002C3973">
        <w:rPr>
          <w:rFonts w:ascii="Times New Roman" w:hAnsi="Times New Roman" w:cs="Times New Roman"/>
          <w:sz w:val="24"/>
          <w:szCs w:val="24"/>
        </w:rPr>
        <w:t>оговору</w:t>
      </w:r>
      <w:r w:rsidR="00A81777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8E2253">
        <w:rPr>
          <w:rFonts w:ascii="Times New Roman" w:hAnsi="Times New Roman" w:cs="Times New Roman"/>
          <w:sz w:val="24"/>
          <w:szCs w:val="24"/>
        </w:rPr>
        <w:t>уступки права требования</w:t>
      </w:r>
      <w:r w:rsidR="00EA1AE8">
        <w:rPr>
          <w:rFonts w:ascii="Times New Roman" w:hAnsi="Times New Roman" w:cs="Times New Roman"/>
          <w:sz w:val="24"/>
          <w:szCs w:val="24"/>
        </w:rPr>
        <w:t xml:space="preserve"> </w:t>
      </w:r>
      <w:r w:rsidR="008E2253">
        <w:rPr>
          <w:rFonts w:ascii="Times New Roman" w:hAnsi="Times New Roman" w:cs="Times New Roman"/>
          <w:sz w:val="24"/>
          <w:szCs w:val="24"/>
        </w:rPr>
        <w:t>от</w:t>
      </w:r>
      <w:r w:rsidR="001259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1259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1259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8E2253">
        <w:rPr>
          <w:rFonts w:ascii="Times New Roman" w:hAnsi="Times New Roman" w:cs="Times New Roman"/>
          <w:sz w:val="24"/>
          <w:szCs w:val="24"/>
        </w:rPr>
        <w:t xml:space="preserve"> </w:t>
      </w:r>
      <w:r w:rsidR="00EA1AE8" w:rsidRPr="007F761A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="00585538" w:rsidRPr="00290476">
        <w:rPr>
          <w:rFonts w:ascii="Times New Roman" w:hAnsi="Times New Roman" w:cs="Times New Roman"/>
          <w:sz w:val="24"/>
          <w:szCs w:val="24"/>
        </w:rPr>
        <w:t xml:space="preserve">, заключенному между Принципалом и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2E605F" w:rsidRPr="002E605F">
        <w:rPr>
          <w:rFonts w:ascii="Times New Roman" w:hAnsi="Times New Roman" w:cs="Times New Roman"/>
          <w:sz w:val="24"/>
          <w:szCs w:val="24"/>
        </w:rPr>
        <w:t xml:space="preserve">, </w:t>
      </w:r>
      <w:r w:rsidR="008E2253" w:rsidRPr="008E2253">
        <w:rPr>
          <w:rFonts w:ascii="Times New Roman" w:hAnsi="Times New Roman" w:cs="Times New Roman"/>
          <w:sz w:val="24"/>
          <w:szCs w:val="24"/>
        </w:rPr>
        <w:t xml:space="preserve">а также дебиторской задолженности за потребленные гражданами жилищно-коммунальные услуги по иным договорам </w:t>
      </w:r>
      <w:r w:rsidR="008E2253">
        <w:rPr>
          <w:rFonts w:ascii="Times New Roman" w:hAnsi="Times New Roman" w:cs="Times New Roman"/>
          <w:sz w:val="24"/>
          <w:szCs w:val="24"/>
        </w:rPr>
        <w:t>уступки права требования</w:t>
      </w:r>
      <w:r w:rsidR="008E2253" w:rsidRPr="008E2253">
        <w:rPr>
          <w:rFonts w:ascii="Times New Roman" w:hAnsi="Times New Roman" w:cs="Times New Roman"/>
          <w:sz w:val="24"/>
          <w:szCs w:val="24"/>
        </w:rPr>
        <w:t xml:space="preserve"> с иными исполнителями коммунальных услуг </w:t>
      </w:r>
      <w:r w:rsidR="00263E13">
        <w:rPr>
          <w:rFonts w:ascii="Times New Roman" w:hAnsi="Times New Roman" w:cs="Times New Roman"/>
          <w:sz w:val="24"/>
          <w:szCs w:val="24"/>
        </w:rPr>
        <w:t xml:space="preserve">в Мурманской области, г. Апатиты, г. Кировске и микрорайоне Кукисвумчорр </w:t>
      </w:r>
      <w:r w:rsidR="00CA40BC" w:rsidRPr="00190953">
        <w:rPr>
          <w:rFonts w:ascii="Times New Roman" w:hAnsi="Times New Roman" w:cs="Times New Roman"/>
          <w:sz w:val="24"/>
          <w:szCs w:val="24"/>
        </w:rPr>
        <w:t>(</w:t>
      </w:r>
      <w:r w:rsidR="00CA40BC">
        <w:rPr>
          <w:rFonts w:ascii="Times New Roman" w:hAnsi="Times New Roman" w:cs="Times New Roman"/>
          <w:sz w:val="24"/>
          <w:szCs w:val="24"/>
        </w:rPr>
        <w:t>оформляется дополнительным соглашением к настоящему Договору)</w:t>
      </w:r>
      <w:r w:rsidR="00E10B95" w:rsidRPr="008E2253">
        <w:rPr>
          <w:rFonts w:ascii="Times New Roman" w:hAnsi="Times New Roman" w:cs="Times New Roman"/>
          <w:sz w:val="24"/>
          <w:szCs w:val="24"/>
        </w:rPr>
        <w:t>,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в порядке и на условиях, предусмотренных настоящим Договором.</w:t>
      </w:r>
    </w:p>
    <w:p w14:paraId="58C22156" w14:textId="77777777" w:rsidR="008030D6" w:rsidRPr="008030D6" w:rsidRDefault="008030D6" w:rsidP="008E4A31">
      <w:pPr>
        <w:pStyle w:val="ConsNonformat"/>
        <w:widowControl/>
        <w:numPr>
          <w:ilvl w:val="1"/>
          <w:numId w:val="8"/>
        </w:numPr>
        <w:tabs>
          <w:tab w:val="left" w:pos="0"/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Агент исполняет поручения Принципала в отношении Должников, указанных Принципалом в переданном реестре Должников (далее - Реестр) (Приложение №1 к настоящему Договору).</w:t>
      </w:r>
    </w:p>
    <w:p w14:paraId="2A85BAE8" w14:textId="77777777" w:rsidR="005A1A6A" w:rsidRDefault="00E10B95" w:rsidP="005A1A6A">
      <w:pPr>
        <w:pStyle w:val="ConsNonformat"/>
        <w:widowControl/>
        <w:numPr>
          <w:ilvl w:val="1"/>
          <w:numId w:val="8"/>
        </w:numPr>
        <w:tabs>
          <w:tab w:val="left" w:pos="0"/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Принципал</w:t>
      </w:r>
      <w:r w:rsidR="00CA40BC">
        <w:rPr>
          <w:rFonts w:ascii="Times New Roman" w:hAnsi="Times New Roman" w:cs="Times New Roman"/>
          <w:sz w:val="24"/>
          <w:szCs w:val="24"/>
        </w:rPr>
        <w:t xml:space="preserve">, ссылаясь гарантии _____________________________________________ _________________________ по Договору уступки права требования от ___.___._______ </w:t>
      </w:r>
      <w:r w:rsidR="00CA40BC" w:rsidRPr="007F761A">
        <w:rPr>
          <w:rFonts w:ascii="Times New Roman" w:hAnsi="Times New Roman" w:cs="Times New Roman"/>
          <w:sz w:val="24"/>
          <w:szCs w:val="24"/>
        </w:rPr>
        <w:t>№</w:t>
      </w:r>
      <w:r w:rsidR="00CA40BC">
        <w:rPr>
          <w:rFonts w:ascii="Times New Roman" w:hAnsi="Times New Roman" w:cs="Times New Roman"/>
          <w:sz w:val="24"/>
          <w:szCs w:val="24"/>
        </w:rPr>
        <w:t xml:space="preserve">_____________, </w:t>
      </w:r>
      <w:r w:rsidRPr="00290476">
        <w:rPr>
          <w:rFonts w:ascii="Times New Roman" w:hAnsi="Times New Roman" w:cs="Times New Roman"/>
          <w:sz w:val="24"/>
          <w:szCs w:val="24"/>
        </w:rPr>
        <w:t xml:space="preserve">гарантирует, что на дату передачи </w:t>
      </w:r>
      <w:r w:rsidR="008030D6">
        <w:rPr>
          <w:rFonts w:ascii="Times New Roman" w:hAnsi="Times New Roman" w:cs="Times New Roman"/>
          <w:sz w:val="24"/>
          <w:szCs w:val="24"/>
        </w:rPr>
        <w:t>Р</w:t>
      </w:r>
      <w:r w:rsidRPr="00290476">
        <w:rPr>
          <w:rFonts w:ascii="Times New Roman" w:hAnsi="Times New Roman" w:cs="Times New Roman"/>
          <w:sz w:val="24"/>
          <w:szCs w:val="24"/>
        </w:rPr>
        <w:t>еестра задолженность физических лиц, указанных в п. 1.1. настоящего Договора</w:t>
      </w:r>
      <w:r w:rsidR="00585538" w:rsidRPr="00290476">
        <w:rPr>
          <w:rFonts w:ascii="Times New Roman" w:hAnsi="Times New Roman" w:cs="Times New Roman"/>
          <w:sz w:val="24"/>
          <w:szCs w:val="24"/>
        </w:rPr>
        <w:t>,</w:t>
      </w:r>
      <w:r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8030D6">
        <w:rPr>
          <w:rFonts w:ascii="Times New Roman" w:hAnsi="Times New Roman" w:cs="Times New Roman"/>
          <w:sz w:val="24"/>
          <w:szCs w:val="24"/>
        </w:rPr>
        <w:t xml:space="preserve">приведенная в Реестре, </w:t>
      </w:r>
      <w:r w:rsidRPr="00290476">
        <w:rPr>
          <w:rFonts w:ascii="Times New Roman" w:hAnsi="Times New Roman" w:cs="Times New Roman"/>
          <w:sz w:val="24"/>
          <w:szCs w:val="24"/>
        </w:rPr>
        <w:t xml:space="preserve">действительно имеет место, </w:t>
      </w:r>
      <w:r w:rsidR="008030D6">
        <w:rPr>
          <w:rFonts w:ascii="Times New Roman" w:hAnsi="Times New Roman" w:cs="Times New Roman"/>
          <w:sz w:val="24"/>
          <w:szCs w:val="24"/>
        </w:rPr>
        <w:t xml:space="preserve">возникла на законных основаниях, </w:t>
      </w:r>
      <w:r w:rsidRPr="00290476">
        <w:rPr>
          <w:rFonts w:ascii="Times New Roman" w:hAnsi="Times New Roman" w:cs="Times New Roman"/>
          <w:sz w:val="24"/>
          <w:szCs w:val="24"/>
        </w:rPr>
        <w:t xml:space="preserve">не погашена, не прощена, а также, что права требования возврата задолженности не уступлены Принципалом третьим лицам. Принципалом не заключалось соглашений о замене обязательств по ее возврату иными обязательствами и у </w:t>
      </w:r>
      <w:r w:rsidR="00CA40BC">
        <w:rPr>
          <w:rFonts w:ascii="Times New Roman" w:hAnsi="Times New Roman" w:cs="Times New Roman"/>
          <w:sz w:val="24"/>
          <w:szCs w:val="24"/>
        </w:rPr>
        <w:t>Должников</w:t>
      </w:r>
      <w:r w:rsidR="00CA40BC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Pr="00290476">
        <w:rPr>
          <w:rFonts w:ascii="Times New Roman" w:hAnsi="Times New Roman" w:cs="Times New Roman"/>
          <w:sz w:val="24"/>
          <w:szCs w:val="24"/>
        </w:rPr>
        <w:t>нет законных оснований для отказа в её погашении.</w:t>
      </w:r>
    </w:p>
    <w:p w14:paraId="676027E0" w14:textId="77777777" w:rsidR="00F92E85" w:rsidRPr="005A1A6A" w:rsidRDefault="00E10B95" w:rsidP="00D74339">
      <w:pPr>
        <w:pStyle w:val="ConsNonformat"/>
        <w:widowControl/>
        <w:numPr>
          <w:ilvl w:val="1"/>
          <w:numId w:val="8"/>
        </w:numPr>
        <w:tabs>
          <w:tab w:val="left" w:pos="0"/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1A6A">
        <w:rPr>
          <w:rFonts w:ascii="Times New Roman" w:hAnsi="Times New Roman" w:cs="Times New Roman"/>
          <w:sz w:val="24"/>
          <w:szCs w:val="24"/>
        </w:rPr>
        <w:t>Задолженностью, погашенно</w:t>
      </w:r>
      <w:r w:rsidR="00FE5511" w:rsidRPr="005A1A6A">
        <w:rPr>
          <w:rFonts w:ascii="Times New Roman" w:hAnsi="Times New Roman" w:cs="Times New Roman"/>
          <w:sz w:val="24"/>
          <w:szCs w:val="24"/>
        </w:rPr>
        <w:t xml:space="preserve">й при участии Агента, считается </w:t>
      </w:r>
      <w:r w:rsidR="00A662CD" w:rsidRPr="005A1A6A">
        <w:rPr>
          <w:rFonts w:ascii="Times New Roman" w:hAnsi="Times New Roman" w:cs="Times New Roman"/>
          <w:sz w:val="24"/>
          <w:szCs w:val="24"/>
        </w:rPr>
        <w:t>сумма</w:t>
      </w:r>
      <w:r w:rsidRPr="005A1A6A">
        <w:rPr>
          <w:rFonts w:ascii="Times New Roman" w:hAnsi="Times New Roman" w:cs="Times New Roman"/>
          <w:sz w:val="24"/>
          <w:szCs w:val="24"/>
        </w:rPr>
        <w:t xml:space="preserve"> денежных средств, поступивших</w:t>
      </w:r>
      <w:r w:rsidR="00C779DA" w:rsidRPr="005A1A6A">
        <w:rPr>
          <w:rFonts w:ascii="Times New Roman" w:hAnsi="Times New Roman" w:cs="Times New Roman"/>
          <w:sz w:val="24"/>
          <w:szCs w:val="24"/>
        </w:rPr>
        <w:t xml:space="preserve"> на расчетный счет</w:t>
      </w:r>
      <w:r w:rsidRPr="005A1A6A">
        <w:rPr>
          <w:rFonts w:ascii="Times New Roman" w:hAnsi="Times New Roman" w:cs="Times New Roman"/>
          <w:sz w:val="24"/>
          <w:szCs w:val="24"/>
        </w:rPr>
        <w:t xml:space="preserve"> Принципал</w:t>
      </w:r>
      <w:r w:rsidR="00462EF3" w:rsidRPr="005A1A6A">
        <w:rPr>
          <w:rFonts w:ascii="Times New Roman" w:hAnsi="Times New Roman" w:cs="Times New Roman"/>
          <w:sz w:val="24"/>
          <w:szCs w:val="24"/>
        </w:rPr>
        <w:t>а</w:t>
      </w:r>
      <w:r w:rsidRPr="005A1A6A">
        <w:rPr>
          <w:rFonts w:ascii="Times New Roman" w:hAnsi="Times New Roman" w:cs="Times New Roman"/>
          <w:sz w:val="24"/>
          <w:szCs w:val="24"/>
        </w:rPr>
        <w:t xml:space="preserve"> в счет погашения задолженности, указанных в Реестре, переданном Прин</w:t>
      </w:r>
      <w:r w:rsidR="00BB5AF3" w:rsidRPr="005A1A6A">
        <w:rPr>
          <w:rFonts w:ascii="Times New Roman" w:hAnsi="Times New Roman" w:cs="Times New Roman"/>
          <w:sz w:val="24"/>
          <w:szCs w:val="24"/>
        </w:rPr>
        <w:t>ципалом Агенту, в течение всего</w:t>
      </w:r>
      <w:r w:rsidRPr="005A1A6A">
        <w:rPr>
          <w:rFonts w:ascii="Times New Roman" w:hAnsi="Times New Roman" w:cs="Times New Roman"/>
          <w:sz w:val="24"/>
          <w:szCs w:val="24"/>
        </w:rPr>
        <w:t xml:space="preserve"> срока исполнения Агентом поручения Принципала</w:t>
      </w:r>
      <w:r w:rsidR="00C8504C" w:rsidRPr="005A1A6A">
        <w:rPr>
          <w:rFonts w:ascii="Times New Roman" w:hAnsi="Times New Roman" w:cs="Times New Roman"/>
          <w:sz w:val="24"/>
          <w:szCs w:val="24"/>
        </w:rPr>
        <w:t>.</w:t>
      </w:r>
    </w:p>
    <w:p w14:paraId="6EE6B528" w14:textId="77777777" w:rsidR="001F390C" w:rsidRDefault="001F390C" w:rsidP="00FE5511">
      <w:pPr>
        <w:pStyle w:val="ConsNonformat"/>
        <w:widowControl/>
        <w:tabs>
          <w:tab w:val="left" w:pos="993"/>
          <w:tab w:val="left" w:pos="108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Поручение Принципала считается выполненным и подлежит оплате в случае фактического поступления денежных средств в счет погашения задолженности</w:t>
      </w:r>
      <w:r w:rsidR="00CF17A1" w:rsidRPr="00290476">
        <w:rPr>
          <w:rFonts w:ascii="Times New Roman" w:hAnsi="Times New Roman" w:cs="Times New Roman"/>
          <w:sz w:val="24"/>
          <w:szCs w:val="24"/>
        </w:rPr>
        <w:t xml:space="preserve"> и подписания </w:t>
      </w:r>
      <w:r w:rsidR="00782652">
        <w:rPr>
          <w:rFonts w:ascii="Times New Roman" w:hAnsi="Times New Roman" w:cs="Times New Roman"/>
          <w:sz w:val="24"/>
          <w:szCs w:val="24"/>
        </w:rPr>
        <w:t>А</w:t>
      </w:r>
      <w:r w:rsidR="00782652" w:rsidRPr="00290476">
        <w:rPr>
          <w:rFonts w:ascii="Times New Roman" w:hAnsi="Times New Roman" w:cs="Times New Roman"/>
          <w:sz w:val="24"/>
          <w:szCs w:val="24"/>
        </w:rPr>
        <w:t>кта</w:t>
      </w:r>
      <w:r w:rsidR="00782652">
        <w:rPr>
          <w:rFonts w:ascii="Times New Roman" w:hAnsi="Times New Roman" w:cs="Times New Roman"/>
          <w:sz w:val="24"/>
          <w:szCs w:val="24"/>
        </w:rPr>
        <w:t xml:space="preserve"> </w:t>
      </w:r>
      <w:r w:rsidR="005C572E">
        <w:rPr>
          <w:rFonts w:ascii="Times New Roman" w:hAnsi="Times New Roman" w:cs="Times New Roman"/>
          <w:sz w:val="24"/>
          <w:szCs w:val="24"/>
        </w:rPr>
        <w:t xml:space="preserve">об оказании </w:t>
      </w:r>
      <w:r w:rsidR="00782652">
        <w:rPr>
          <w:rFonts w:ascii="Times New Roman" w:hAnsi="Times New Roman" w:cs="Times New Roman"/>
          <w:sz w:val="24"/>
          <w:szCs w:val="24"/>
        </w:rPr>
        <w:t>услуг</w:t>
      </w:r>
      <w:r w:rsidRPr="00290476">
        <w:rPr>
          <w:rFonts w:ascii="Times New Roman" w:hAnsi="Times New Roman" w:cs="Times New Roman"/>
          <w:sz w:val="24"/>
          <w:szCs w:val="24"/>
        </w:rPr>
        <w:t>.</w:t>
      </w:r>
    </w:p>
    <w:p w14:paraId="79205762" w14:textId="77777777" w:rsidR="00AE71BD" w:rsidRDefault="00AE71BD" w:rsidP="008E4A31">
      <w:pPr>
        <w:pStyle w:val="ConsNonformat"/>
        <w:widowControl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</w:p>
    <w:p w14:paraId="68C53CB7" w14:textId="77777777" w:rsidR="00AE71BD" w:rsidRDefault="00AE71BD" w:rsidP="008E4A31">
      <w:pPr>
        <w:pStyle w:val="ConsNonformat"/>
        <w:widowControl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</w:p>
    <w:p w14:paraId="71B72AE5" w14:textId="77777777" w:rsidR="00AE71BD" w:rsidRDefault="00AE71BD" w:rsidP="008E4A31">
      <w:pPr>
        <w:pStyle w:val="ConsNonformat"/>
        <w:widowControl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</w:p>
    <w:p w14:paraId="1B26EFE3" w14:textId="77777777" w:rsidR="00F92E85" w:rsidRDefault="00F92E85" w:rsidP="008E4A31">
      <w:pPr>
        <w:pStyle w:val="ConsNonformat"/>
        <w:widowControl/>
        <w:tabs>
          <w:tab w:val="left" w:pos="284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14:paraId="3FCDAA7C" w14:textId="77777777" w:rsidR="00E10B95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90476">
        <w:rPr>
          <w:rFonts w:ascii="Times New Roman" w:hAnsi="Times New Roman" w:cs="Times New Roman"/>
          <w:b/>
          <w:caps/>
          <w:sz w:val="24"/>
          <w:szCs w:val="24"/>
        </w:rPr>
        <w:lastRenderedPageBreak/>
        <w:t>Права и обязанности сторон</w:t>
      </w:r>
    </w:p>
    <w:p w14:paraId="50123AC7" w14:textId="77777777" w:rsidR="00FE5511" w:rsidRPr="00290476" w:rsidRDefault="00FE5511" w:rsidP="00FE5511">
      <w:pPr>
        <w:pStyle w:val="ConsNonformat"/>
        <w:widowControl/>
        <w:rPr>
          <w:rFonts w:ascii="Times New Roman" w:hAnsi="Times New Roman" w:cs="Times New Roman"/>
          <w:b/>
          <w:caps/>
          <w:sz w:val="24"/>
          <w:szCs w:val="24"/>
        </w:rPr>
      </w:pPr>
    </w:p>
    <w:p w14:paraId="6665B510" w14:textId="77777777" w:rsidR="00E10B95" w:rsidRPr="00290476" w:rsidRDefault="00A662CD" w:rsidP="008E4A31">
      <w:pPr>
        <w:pStyle w:val="HTML"/>
        <w:numPr>
          <w:ilvl w:val="1"/>
          <w:numId w:val="2"/>
        </w:numPr>
        <w:tabs>
          <w:tab w:val="clear" w:pos="916"/>
          <w:tab w:val="clear" w:pos="1260"/>
          <w:tab w:val="clear" w:pos="1832"/>
          <w:tab w:val="left" w:pos="1134"/>
        </w:tabs>
        <w:ind w:left="0" w:right="7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Агент обязан</w:t>
      </w:r>
      <w:r w:rsidR="00E659C7">
        <w:rPr>
          <w:rFonts w:ascii="Times New Roman" w:hAnsi="Times New Roman" w:cs="Times New Roman"/>
          <w:b/>
          <w:sz w:val="24"/>
          <w:szCs w:val="24"/>
        </w:rPr>
        <w:t>:</w:t>
      </w:r>
    </w:p>
    <w:p w14:paraId="66E01FAB" w14:textId="77777777" w:rsidR="0002386F" w:rsidRDefault="0002386F" w:rsidP="008E4A31">
      <w:pPr>
        <w:pStyle w:val="ConsNonformat"/>
        <w:widowControl/>
        <w:tabs>
          <w:tab w:val="num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 П</w:t>
      </w:r>
      <w:r w:rsidRPr="00AF2137">
        <w:rPr>
          <w:rFonts w:ascii="Times New Roman" w:hAnsi="Times New Roman" w:cs="Times New Roman"/>
          <w:sz w:val="24"/>
          <w:szCs w:val="24"/>
        </w:rPr>
        <w:t>ринят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F2137">
        <w:rPr>
          <w:rFonts w:ascii="Times New Roman" w:hAnsi="Times New Roman" w:cs="Times New Roman"/>
          <w:sz w:val="24"/>
          <w:szCs w:val="24"/>
        </w:rPr>
        <w:t xml:space="preserve"> у </w:t>
      </w:r>
      <w:r>
        <w:rPr>
          <w:rFonts w:ascii="Times New Roman" w:hAnsi="Times New Roman" w:cs="Times New Roman"/>
          <w:sz w:val="24"/>
          <w:szCs w:val="24"/>
        </w:rPr>
        <w:t>исполнителя коммунальных услуг, указанного в п.1.1. настоящего Договора,</w:t>
      </w:r>
      <w:r w:rsidRPr="00AF2137">
        <w:rPr>
          <w:rFonts w:ascii="Times New Roman" w:hAnsi="Times New Roman" w:cs="Times New Roman"/>
          <w:sz w:val="24"/>
          <w:szCs w:val="24"/>
        </w:rPr>
        <w:t xml:space="preserve"> </w:t>
      </w:r>
      <w:r w:rsidRPr="004F10C1">
        <w:rPr>
          <w:rFonts w:ascii="Times New Roman" w:hAnsi="Times New Roman" w:cs="Times New Roman"/>
          <w:sz w:val="24"/>
          <w:szCs w:val="24"/>
        </w:rPr>
        <w:t>все необходимы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F10C1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F10C1">
        <w:rPr>
          <w:rFonts w:ascii="Times New Roman" w:hAnsi="Times New Roman" w:cs="Times New Roman"/>
          <w:sz w:val="24"/>
          <w:szCs w:val="24"/>
        </w:rPr>
        <w:t xml:space="preserve">, подтверждающих права требования уплаты задолженности граждан за предоставленные </w:t>
      </w:r>
      <w:r>
        <w:rPr>
          <w:rFonts w:ascii="Times New Roman" w:hAnsi="Times New Roman" w:cs="Times New Roman"/>
          <w:sz w:val="24"/>
          <w:szCs w:val="24"/>
        </w:rPr>
        <w:t>исполнителем коммунальных услуг</w:t>
      </w:r>
      <w:r w:rsidRPr="004F10C1">
        <w:rPr>
          <w:rFonts w:ascii="Times New Roman" w:hAnsi="Times New Roman" w:cs="Times New Roman"/>
          <w:sz w:val="24"/>
          <w:szCs w:val="24"/>
        </w:rPr>
        <w:t xml:space="preserve"> жилищно-коммунальные услуги</w:t>
      </w:r>
      <w:r w:rsidRPr="00AF2137">
        <w:rPr>
          <w:rFonts w:ascii="Times New Roman" w:hAnsi="Times New Roman" w:cs="Times New Roman"/>
          <w:sz w:val="24"/>
          <w:szCs w:val="24"/>
        </w:rPr>
        <w:t xml:space="preserve">, перешедшие по договорам цессии к </w:t>
      </w:r>
      <w:r>
        <w:rPr>
          <w:rFonts w:ascii="Times New Roman" w:hAnsi="Times New Roman" w:cs="Times New Roman"/>
          <w:sz w:val="24"/>
          <w:szCs w:val="24"/>
        </w:rPr>
        <w:t>Принципалу.</w:t>
      </w:r>
      <w:r w:rsidR="003A6141" w:rsidRPr="003A6141">
        <w:rPr>
          <w:rFonts w:ascii="Times New Roman" w:hAnsi="Times New Roman" w:cs="Times New Roman"/>
          <w:sz w:val="24"/>
          <w:szCs w:val="24"/>
        </w:rPr>
        <w:t xml:space="preserve"> </w:t>
      </w:r>
      <w:r w:rsidR="003A6141">
        <w:rPr>
          <w:rFonts w:ascii="Times New Roman" w:hAnsi="Times New Roman" w:cs="Times New Roman"/>
          <w:sz w:val="24"/>
          <w:szCs w:val="24"/>
        </w:rPr>
        <w:t xml:space="preserve"> Соответствующие документы в отношении должников по </w:t>
      </w:r>
      <w:r w:rsidR="00B47E08">
        <w:rPr>
          <w:rFonts w:ascii="Times New Roman" w:hAnsi="Times New Roman" w:cs="Times New Roman"/>
          <w:sz w:val="24"/>
          <w:szCs w:val="24"/>
        </w:rPr>
        <w:t>многоквартирным жилым домам</w:t>
      </w:r>
      <w:r w:rsidR="003A6141">
        <w:rPr>
          <w:rFonts w:ascii="Times New Roman" w:hAnsi="Times New Roman" w:cs="Times New Roman"/>
          <w:sz w:val="24"/>
          <w:szCs w:val="24"/>
        </w:rPr>
        <w:t xml:space="preserve"> с непосредственной формой управления принимаются непосредственно от Принципала.</w:t>
      </w:r>
    </w:p>
    <w:p w14:paraId="3F2BE2CD" w14:textId="77777777" w:rsidR="00301D6B" w:rsidRDefault="00301D6B" w:rsidP="008E4A31">
      <w:pPr>
        <w:pStyle w:val="ConsNonformat"/>
        <w:widowControl/>
        <w:tabs>
          <w:tab w:val="num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2.1.2. В течение </w:t>
      </w:r>
      <w:r w:rsidR="006F6AA6">
        <w:rPr>
          <w:rFonts w:ascii="Times New Roman" w:hAnsi="Times New Roman" w:cs="Times New Roman"/>
          <w:sz w:val="24"/>
          <w:szCs w:val="24"/>
        </w:rPr>
        <w:t>двух недель</w:t>
      </w:r>
      <w:r>
        <w:rPr>
          <w:rFonts w:ascii="Times New Roman" w:hAnsi="Times New Roman" w:cs="Times New Roman"/>
          <w:sz w:val="24"/>
          <w:szCs w:val="24"/>
        </w:rPr>
        <w:t xml:space="preserve"> провести экспертизу первичных документов и данных о задолженности Должников, принятых в соответствии с п. 2.1.1. настоящего Договора. </w:t>
      </w:r>
    </w:p>
    <w:p w14:paraId="11A899BC" w14:textId="77777777" w:rsidR="00E10B95" w:rsidRDefault="00E10B95" w:rsidP="008E4A31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2.1.</w:t>
      </w:r>
      <w:r w:rsidR="00301D6B">
        <w:rPr>
          <w:rFonts w:ascii="Times New Roman" w:hAnsi="Times New Roman" w:cs="Times New Roman"/>
          <w:sz w:val="24"/>
          <w:szCs w:val="24"/>
        </w:rPr>
        <w:t>3</w:t>
      </w:r>
      <w:r w:rsidR="00FE5511">
        <w:rPr>
          <w:rFonts w:ascii="Times New Roman" w:hAnsi="Times New Roman" w:cs="Times New Roman"/>
          <w:sz w:val="24"/>
          <w:szCs w:val="24"/>
        </w:rPr>
        <w:t>.</w:t>
      </w:r>
      <w:r w:rsidR="00FE5511">
        <w:rPr>
          <w:rFonts w:ascii="Times New Roman" w:hAnsi="Times New Roman" w:cs="Times New Roman"/>
          <w:sz w:val="24"/>
          <w:szCs w:val="24"/>
        </w:rPr>
        <w:tab/>
      </w:r>
      <w:r w:rsidRPr="00290476">
        <w:rPr>
          <w:rFonts w:ascii="Times New Roman" w:hAnsi="Times New Roman" w:cs="Times New Roman"/>
          <w:sz w:val="24"/>
          <w:szCs w:val="24"/>
        </w:rPr>
        <w:t>Произв</w:t>
      </w:r>
      <w:r w:rsidR="00AA6290" w:rsidRPr="00290476">
        <w:rPr>
          <w:rFonts w:ascii="Times New Roman" w:hAnsi="Times New Roman" w:cs="Times New Roman"/>
          <w:sz w:val="24"/>
          <w:szCs w:val="24"/>
        </w:rPr>
        <w:t>одить</w:t>
      </w:r>
      <w:r w:rsidRPr="00290476">
        <w:rPr>
          <w:rFonts w:ascii="Times New Roman" w:hAnsi="Times New Roman" w:cs="Times New Roman"/>
          <w:sz w:val="24"/>
          <w:szCs w:val="24"/>
        </w:rPr>
        <w:t xml:space="preserve"> действия, необходи</w:t>
      </w:r>
      <w:r w:rsidR="00BC2530">
        <w:rPr>
          <w:rFonts w:ascii="Times New Roman" w:hAnsi="Times New Roman" w:cs="Times New Roman"/>
          <w:sz w:val="24"/>
          <w:szCs w:val="24"/>
        </w:rPr>
        <w:t>мые для взыскания задолженности</w:t>
      </w:r>
      <w:r w:rsidRPr="00290476">
        <w:rPr>
          <w:rFonts w:ascii="Times New Roman" w:hAnsi="Times New Roman" w:cs="Times New Roman"/>
          <w:sz w:val="24"/>
          <w:szCs w:val="24"/>
        </w:rPr>
        <w:t>, в том числе: в форме проведения телефонных переговоров с Должником, направления письменных уведомлений Должнику, проведения личных встреч уполномоченных предс</w:t>
      </w:r>
      <w:r w:rsidR="00BC2530">
        <w:rPr>
          <w:rFonts w:ascii="Times New Roman" w:hAnsi="Times New Roman" w:cs="Times New Roman"/>
          <w:sz w:val="24"/>
          <w:szCs w:val="24"/>
        </w:rPr>
        <w:t>тавителей Агента с Должником,</w:t>
      </w:r>
      <w:r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3A6141">
        <w:rPr>
          <w:rFonts w:ascii="Times New Roman" w:hAnsi="Times New Roman" w:cs="Times New Roman"/>
          <w:sz w:val="24"/>
          <w:szCs w:val="24"/>
        </w:rPr>
        <w:t xml:space="preserve">осуществлять судебное взыскание задолженности путем подготовки материалов в суд, </w:t>
      </w:r>
      <w:r w:rsidRPr="00290476">
        <w:rPr>
          <w:rFonts w:ascii="Times New Roman" w:hAnsi="Times New Roman" w:cs="Times New Roman"/>
          <w:sz w:val="24"/>
          <w:szCs w:val="24"/>
        </w:rPr>
        <w:t>представлени</w:t>
      </w:r>
      <w:r w:rsidR="003A6141">
        <w:rPr>
          <w:rFonts w:ascii="Times New Roman" w:hAnsi="Times New Roman" w:cs="Times New Roman"/>
          <w:sz w:val="24"/>
          <w:szCs w:val="24"/>
        </w:rPr>
        <w:t>я</w:t>
      </w:r>
      <w:r w:rsidRPr="00290476">
        <w:rPr>
          <w:rFonts w:ascii="Times New Roman" w:hAnsi="Times New Roman" w:cs="Times New Roman"/>
          <w:sz w:val="24"/>
          <w:szCs w:val="24"/>
        </w:rPr>
        <w:t xml:space="preserve"> интересов Принципала на всех стадиях судебного процесса, ведение сопровождения исполнительного производства</w:t>
      </w:r>
      <w:r w:rsidR="005C572E">
        <w:rPr>
          <w:rFonts w:ascii="Times New Roman" w:hAnsi="Times New Roman" w:cs="Times New Roman"/>
          <w:sz w:val="24"/>
          <w:szCs w:val="24"/>
        </w:rPr>
        <w:t xml:space="preserve">, </w:t>
      </w:r>
      <w:r w:rsidR="005C572E" w:rsidRPr="005C572E">
        <w:rPr>
          <w:rFonts w:ascii="Times New Roman" w:hAnsi="Times New Roman" w:cs="Times New Roman"/>
          <w:sz w:val="24"/>
          <w:szCs w:val="24"/>
        </w:rPr>
        <w:t>проведение в случае необходимости мероприятий по процессуальному правопреемству в соответствии с законодательством Российской Федерации, в том числе по исполнительным документам, переданным ________________ ___________________________________________ Принципалу во исполнение Договора уступки права требования, указанного в п.1.1. настоящего Договора</w:t>
      </w:r>
      <w:r w:rsidRPr="00290476">
        <w:rPr>
          <w:rFonts w:ascii="Times New Roman" w:hAnsi="Times New Roman" w:cs="Times New Roman"/>
          <w:sz w:val="24"/>
          <w:szCs w:val="24"/>
        </w:rPr>
        <w:t xml:space="preserve"> и т.д. </w:t>
      </w:r>
    </w:p>
    <w:p w14:paraId="0C1E6AD0" w14:textId="77777777" w:rsidR="005F098B" w:rsidRPr="00014ED3" w:rsidRDefault="005F098B" w:rsidP="005F098B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4ED3">
        <w:rPr>
          <w:rFonts w:ascii="Times New Roman" w:hAnsi="Times New Roman" w:cs="Times New Roman"/>
          <w:sz w:val="24"/>
          <w:szCs w:val="24"/>
        </w:rPr>
        <w:t>2.1.</w:t>
      </w:r>
      <w:r w:rsidR="00301D6B">
        <w:rPr>
          <w:rFonts w:ascii="Times New Roman" w:hAnsi="Times New Roman" w:cs="Times New Roman"/>
          <w:sz w:val="24"/>
          <w:szCs w:val="24"/>
        </w:rPr>
        <w:t>4</w:t>
      </w:r>
      <w:r w:rsidRPr="00014ED3">
        <w:rPr>
          <w:rFonts w:ascii="Times New Roman" w:hAnsi="Times New Roman" w:cs="Times New Roman"/>
          <w:sz w:val="24"/>
          <w:szCs w:val="24"/>
        </w:rPr>
        <w:t xml:space="preserve">. При осуществлении взыскания задолженности с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014ED3">
        <w:rPr>
          <w:rFonts w:ascii="Times New Roman" w:hAnsi="Times New Roman" w:cs="Times New Roman"/>
          <w:sz w:val="24"/>
          <w:szCs w:val="24"/>
        </w:rPr>
        <w:t>олжников соблюдать действующее законодательство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014ED3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</w:t>
      </w:r>
      <w:r w:rsidRPr="00014ED3">
        <w:rPr>
          <w:rFonts w:ascii="Times New Roman" w:hAnsi="Times New Roman" w:cs="Times New Roman"/>
          <w:sz w:val="24"/>
          <w:szCs w:val="24"/>
        </w:rPr>
        <w:t>, не допуская его нарушений, которые могли бы повлечь применение гражданско-правовых, административных и/или уголовно-правовых санкций в отношении Принципала/работников Принципала.</w:t>
      </w:r>
    </w:p>
    <w:p w14:paraId="05F452CE" w14:textId="77777777" w:rsidR="005F098B" w:rsidRDefault="005F098B" w:rsidP="005F098B">
      <w:pPr>
        <w:tabs>
          <w:tab w:val="num" w:pos="709"/>
          <w:tab w:val="num" w:pos="1134"/>
        </w:tabs>
        <w:spacing w:before="0" w:after="0"/>
        <w:ind w:firstLine="709"/>
        <w:jc w:val="both"/>
      </w:pPr>
      <w:r>
        <w:t>Никакие действия Агента, его работников и/или привлеченных лиц, кроме заранее согласованных с Принципалом, не должны повлечь для Принципала какие-либо неблагоприятные последствия, включая убытки и/или вред деловой репутации.</w:t>
      </w:r>
    </w:p>
    <w:p w14:paraId="091966E1" w14:textId="77777777" w:rsidR="005F098B" w:rsidRPr="00352A9E" w:rsidRDefault="005F098B" w:rsidP="005F098B">
      <w:pPr>
        <w:tabs>
          <w:tab w:val="num" w:pos="709"/>
        </w:tabs>
        <w:suppressAutoHyphens/>
        <w:spacing w:before="0" w:after="0"/>
        <w:ind w:firstLine="709"/>
        <w:jc w:val="both"/>
      </w:pPr>
      <w:r w:rsidRPr="008B6AE3">
        <w:t xml:space="preserve">По требованию </w:t>
      </w:r>
      <w:r>
        <w:t>Принципала</w:t>
      </w:r>
      <w:r w:rsidRPr="008B6AE3">
        <w:t xml:space="preserve"> представля</w:t>
      </w:r>
      <w:r>
        <w:t xml:space="preserve">ть </w:t>
      </w:r>
      <w:r w:rsidRPr="008B6AE3">
        <w:t xml:space="preserve">ему дела </w:t>
      </w:r>
      <w:r>
        <w:t>Д</w:t>
      </w:r>
      <w:r w:rsidRPr="008B6AE3">
        <w:t>олжников, взыскание по которым, несмотря на предпринятые действия, не увенч</w:t>
      </w:r>
      <w:r>
        <w:t>ались положительным результатом до окончания срока действия настоящего Договора.</w:t>
      </w:r>
    </w:p>
    <w:p w14:paraId="2E8C8880" w14:textId="77777777" w:rsidR="00AA6290" w:rsidRPr="00290476" w:rsidRDefault="00E10B95" w:rsidP="008E4A31">
      <w:pPr>
        <w:pStyle w:val="ConsNonformat"/>
        <w:widowControl/>
        <w:tabs>
          <w:tab w:val="left" w:pos="540"/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2.1.</w:t>
      </w:r>
      <w:r w:rsidR="00301D6B">
        <w:rPr>
          <w:rFonts w:ascii="Times New Roman" w:hAnsi="Times New Roman" w:cs="Times New Roman"/>
          <w:sz w:val="24"/>
          <w:szCs w:val="24"/>
        </w:rPr>
        <w:t>5</w:t>
      </w:r>
      <w:r w:rsidR="00FE5511">
        <w:rPr>
          <w:rFonts w:ascii="Times New Roman" w:hAnsi="Times New Roman" w:cs="Times New Roman"/>
          <w:sz w:val="24"/>
          <w:szCs w:val="24"/>
        </w:rPr>
        <w:t>.</w:t>
      </w:r>
      <w:r w:rsidR="00FE5511">
        <w:rPr>
          <w:rFonts w:ascii="Times New Roman" w:hAnsi="Times New Roman" w:cs="Times New Roman"/>
          <w:sz w:val="24"/>
          <w:szCs w:val="24"/>
        </w:rPr>
        <w:tab/>
      </w:r>
      <w:r w:rsidR="00D76985">
        <w:rPr>
          <w:rFonts w:ascii="Times New Roman" w:hAnsi="Times New Roman" w:cs="Times New Roman"/>
          <w:sz w:val="24"/>
          <w:szCs w:val="24"/>
        </w:rPr>
        <w:t xml:space="preserve">Ежемесячно, </w:t>
      </w:r>
      <w:r w:rsidR="008B5463">
        <w:rPr>
          <w:rFonts w:ascii="Times New Roman" w:hAnsi="Times New Roman" w:cs="Times New Roman"/>
          <w:sz w:val="24"/>
          <w:szCs w:val="24"/>
        </w:rPr>
        <w:t xml:space="preserve">в срок до </w:t>
      </w:r>
      <w:r w:rsidR="00CC3035">
        <w:rPr>
          <w:rFonts w:ascii="Times New Roman" w:hAnsi="Times New Roman" w:cs="Times New Roman"/>
          <w:sz w:val="24"/>
          <w:szCs w:val="24"/>
        </w:rPr>
        <w:t>5 (пятого)</w:t>
      </w:r>
      <w:r w:rsidR="008B5463">
        <w:rPr>
          <w:rFonts w:ascii="Times New Roman" w:hAnsi="Times New Roman" w:cs="Times New Roman"/>
          <w:sz w:val="24"/>
          <w:szCs w:val="24"/>
        </w:rPr>
        <w:t xml:space="preserve"> </w:t>
      </w:r>
      <w:r w:rsidR="00697317">
        <w:rPr>
          <w:rFonts w:ascii="Times New Roman" w:hAnsi="Times New Roman" w:cs="Times New Roman"/>
          <w:sz w:val="24"/>
          <w:szCs w:val="24"/>
        </w:rPr>
        <w:t>рабочего дня</w:t>
      </w:r>
      <w:r w:rsidR="00697317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Pr="00290476">
        <w:rPr>
          <w:rFonts w:ascii="Times New Roman" w:hAnsi="Times New Roman" w:cs="Times New Roman"/>
          <w:sz w:val="24"/>
          <w:szCs w:val="24"/>
        </w:rPr>
        <w:t>месяца</w:t>
      </w:r>
      <w:r w:rsidR="00627B2D">
        <w:rPr>
          <w:rFonts w:ascii="Times New Roman" w:hAnsi="Times New Roman" w:cs="Times New Roman"/>
          <w:sz w:val="24"/>
          <w:szCs w:val="24"/>
        </w:rPr>
        <w:t>,</w:t>
      </w:r>
      <w:r w:rsidRPr="00290476">
        <w:rPr>
          <w:rFonts w:ascii="Times New Roman" w:hAnsi="Times New Roman" w:cs="Times New Roman"/>
          <w:sz w:val="24"/>
          <w:szCs w:val="24"/>
        </w:rPr>
        <w:t xml:space="preserve"> следующего за отчетным</w:t>
      </w:r>
      <w:r w:rsidR="00585538" w:rsidRPr="00290476">
        <w:rPr>
          <w:rFonts w:ascii="Times New Roman" w:hAnsi="Times New Roman" w:cs="Times New Roman"/>
          <w:sz w:val="24"/>
          <w:szCs w:val="24"/>
        </w:rPr>
        <w:t>,</w:t>
      </w:r>
      <w:r w:rsidR="00AA6290" w:rsidRPr="00290476">
        <w:rPr>
          <w:rFonts w:ascii="Times New Roman" w:hAnsi="Times New Roman" w:cs="Times New Roman"/>
          <w:sz w:val="24"/>
          <w:szCs w:val="24"/>
        </w:rPr>
        <w:t xml:space="preserve"> производить сверку платежей с Принципалом.</w:t>
      </w:r>
    </w:p>
    <w:p w14:paraId="605D6A45" w14:textId="77777777" w:rsidR="00233616" w:rsidRDefault="00AA6290" w:rsidP="008E4A31">
      <w:pPr>
        <w:pStyle w:val="ConsNonformat"/>
        <w:widowControl/>
        <w:tabs>
          <w:tab w:val="left" w:pos="540"/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2.1.</w:t>
      </w:r>
      <w:r w:rsidR="00301D6B">
        <w:rPr>
          <w:rFonts w:ascii="Times New Roman" w:hAnsi="Times New Roman" w:cs="Times New Roman"/>
          <w:sz w:val="24"/>
          <w:szCs w:val="24"/>
        </w:rPr>
        <w:t>6</w:t>
      </w:r>
      <w:r w:rsidR="007F74CF" w:rsidRPr="00290476">
        <w:rPr>
          <w:rFonts w:ascii="Times New Roman" w:hAnsi="Times New Roman" w:cs="Times New Roman"/>
          <w:sz w:val="24"/>
          <w:szCs w:val="24"/>
        </w:rPr>
        <w:t>.</w:t>
      </w:r>
      <w:r w:rsidR="00FE5511">
        <w:rPr>
          <w:rFonts w:ascii="Times New Roman" w:hAnsi="Times New Roman" w:cs="Times New Roman"/>
          <w:sz w:val="24"/>
          <w:szCs w:val="24"/>
        </w:rPr>
        <w:tab/>
      </w:r>
      <w:r w:rsidRPr="00290476">
        <w:rPr>
          <w:rFonts w:ascii="Times New Roman" w:hAnsi="Times New Roman" w:cs="Times New Roman"/>
          <w:sz w:val="24"/>
          <w:szCs w:val="24"/>
        </w:rPr>
        <w:t>Ежемесячно</w:t>
      </w:r>
      <w:r w:rsidR="008B5463">
        <w:rPr>
          <w:rFonts w:ascii="Times New Roman" w:hAnsi="Times New Roman" w:cs="Times New Roman"/>
          <w:sz w:val="24"/>
          <w:szCs w:val="24"/>
        </w:rPr>
        <w:t xml:space="preserve">, в срок </w:t>
      </w:r>
      <w:r w:rsidRPr="00290476">
        <w:rPr>
          <w:rFonts w:ascii="Times New Roman" w:hAnsi="Times New Roman" w:cs="Times New Roman"/>
          <w:sz w:val="24"/>
          <w:szCs w:val="24"/>
        </w:rPr>
        <w:t xml:space="preserve">до </w:t>
      </w:r>
      <w:r w:rsidR="00CC3035">
        <w:rPr>
          <w:rFonts w:ascii="Times New Roman" w:hAnsi="Times New Roman" w:cs="Times New Roman"/>
          <w:sz w:val="24"/>
          <w:szCs w:val="24"/>
        </w:rPr>
        <w:t>10 (десятого)</w:t>
      </w:r>
      <w:r w:rsidRPr="00290476">
        <w:rPr>
          <w:rFonts w:ascii="Times New Roman" w:hAnsi="Times New Roman" w:cs="Times New Roman"/>
          <w:sz w:val="24"/>
          <w:szCs w:val="24"/>
        </w:rPr>
        <w:t xml:space="preserve"> рабочего дня месяца, следующего за отчетным, на основании проведенной между Сторонами сверки платежей</w:t>
      </w:r>
      <w:r w:rsidR="00A662CD">
        <w:rPr>
          <w:rFonts w:ascii="Times New Roman" w:hAnsi="Times New Roman" w:cs="Times New Roman"/>
          <w:sz w:val="24"/>
          <w:szCs w:val="24"/>
        </w:rPr>
        <w:t xml:space="preserve"> предоставлять Принципалу </w:t>
      </w:r>
      <w:r w:rsidR="00782652">
        <w:rPr>
          <w:rFonts w:ascii="Times New Roman" w:hAnsi="Times New Roman" w:cs="Times New Roman"/>
          <w:sz w:val="24"/>
          <w:szCs w:val="24"/>
        </w:rPr>
        <w:t>Р</w:t>
      </w:r>
      <w:r w:rsidR="00A662CD">
        <w:rPr>
          <w:rFonts w:ascii="Times New Roman" w:hAnsi="Times New Roman" w:cs="Times New Roman"/>
          <w:sz w:val="24"/>
          <w:szCs w:val="24"/>
        </w:rPr>
        <w:t xml:space="preserve">асчет суммы </w:t>
      </w:r>
      <w:r w:rsidRPr="00290476">
        <w:rPr>
          <w:rFonts w:ascii="Times New Roman" w:hAnsi="Times New Roman" w:cs="Times New Roman"/>
          <w:sz w:val="24"/>
          <w:szCs w:val="24"/>
        </w:rPr>
        <w:t>вознаграждения</w:t>
      </w:r>
      <w:r w:rsidR="00D70657" w:rsidRPr="00290476">
        <w:rPr>
          <w:rFonts w:ascii="Times New Roman" w:hAnsi="Times New Roman" w:cs="Times New Roman"/>
          <w:sz w:val="24"/>
          <w:szCs w:val="24"/>
        </w:rPr>
        <w:t>,</w:t>
      </w:r>
      <w:r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782652">
        <w:rPr>
          <w:rFonts w:ascii="Times New Roman" w:hAnsi="Times New Roman" w:cs="Times New Roman"/>
          <w:sz w:val="24"/>
          <w:szCs w:val="24"/>
        </w:rPr>
        <w:t>О</w:t>
      </w:r>
      <w:r w:rsidR="00782652" w:rsidRPr="00290476">
        <w:rPr>
          <w:rFonts w:ascii="Times New Roman" w:hAnsi="Times New Roman" w:cs="Times New Roman"/>
          <w:sz w:val="24"/>
          <w:szCs w:val="24"/>
        </w:rPr>
        <w:t xml:space="preserve">тчет </w:t>
      </w:r>
      <w:r w:rsidR="00E10B95" w:rsidRPr="00290476">
        <w:rPr>
          <w:rFonts w:ascii="Times New Roman" w:hAnsi="Times New Roman" w:cs="Times New Roman"/>
          <w:sz w:val="24"/>
          <w:szCs w:val="24"/>
        </w:rPr>
        <w:t>Агента о проделанной работе в связи с исполнением поручений Принципала</w:t>
      </w:r>
      <w:r w:rsidR="00BF0614" w:rsidRPr="00290476">
        <w:rPr>
          <w:rFonts w:ascii="Times New Roman" w:hAnsi="Times New Roman" w:cs="Times New Roman"/>
          <w:sz w:val="24"/>
          <w:szCs w:val="24"/>
        </w:rPr>
        <w:t>.</w:t>
      </w:r>
      <w:r w:rsidR="002336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C2B5C0" w14:textId="77777777" w:rsidR="00755318" w:rsidRDefault="00E10B95" w:rsidP="008E4A31">
      <w:pPr>
        <w:pStyle w:val="ConsNonformat"/>
        <w:widowControl/>
        <w:tabs>
          <w:tab w:val="left" w:pos="540"/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5B31B5">
        <w:rPr>
          <w:rFonts w:ascii="Times New Roman" w:hAnsi="Times New Roman" w:cs="Times New Roman"/>
          <w:spacing w:val="-4"/>
          <w:sz w:val="24"/>
          <w:szCs w:val="24"/>
        </w:rPr>
        <w:t xml:space="preserve">Агент </w:t>
      </w:r>
      <w:r w:rsidR="00C66C3C" w:rsidRPr="005B31B5">
        <w:rPr>
          <w:rFonts w:ascii="Times New Roman" w:hAnsi="Times New Roman" w:cs="Times New Roman"/>
          <w:spacing w:val="-4"/>
          <w:sz w:val="24"/>
          <w:szCs w:val="24"/>
        </w:rPr>
        <w:t>обязан</w:t>
      </w:r>
      <w:r w:rsidRPr="005B31B5">
        <w:rPr>
          <w:rFonts w:ascii="Times New Roman" w:hAnsi="Times New Roman" w:cs="Times New Roman"/>
          <w:spacing w:val="-4"/>
          <w:sz w:val="24"/>
          <w:szCs w:val="24"/>
        </w:rPr>
        <w:t xml:space="preserve"> предоставлять </w:t>
      </w:r>
      <w:r w:rsidR="00A81777" w:rsidRPr="005B31B5">
        <w:rPr>
          <w:rFonts w:ascii="Times New Roman" w:hAnsi="Times New Roman" w:cs="Times New Roman"/>
          <w:spacing w:val="-4"/>
          <w:sz w:val="24"/>
          <w:szCs w:val="24"/>
        </w:rPr>
        <w:t>о</w:t>
      </w:r>
      <w:r w:rsidRPr="005B31B5">
        <w:rPr>
          <w:rFonts w:ascii="Times New Roman" w:hAnsi="Times New Roman" w:cs="Times New Roman"/>
          <w:spacing w:val="-4"/>
          <w:sz w:val="24"/>
          <w:szCs w:val="24"/>
        </w:rPr>
        <w:t>тчет о проделанной работе по мере необходимости, вне установленной периодичности, только при условии получения письменно</w:t>
      </w:r>
      <w:r w:rsidR="004009CB" w:rsidRPr="005B31B5">
        <w:rPr>
          <w:rFonts w:ascii="Times New Roman" w:hAnsi="Times New Roman" w:cs="Times New Roman"/>
          <w:spacing w:val="-4"/>
          <w:sz w:val="24"/>
          <w:szCs w:val="24"/>
        </w:rPr>
        <w:t>й заявки от</w:t>
      </w:r>
      <w:r w:rsidRPr="005B31B5">
        <w:rPr>
          <w:rFonts w:ascii="Times New Roman" w:hAnsi="Times New Roman" w:cs="Times New Roman"/>
          <w:spacing w:val="-4"/>
          <w:sz w:val="24"/>
          <w:szCs w:val="24"/>
        </w:rPr>
        <w:t xml:space="preserve"> Принципала.</w:t>
      </w:r>
    </w:p>
    <w:p w14:paraId="1AC37B0B" w14:textId="77777777" w:rsidR="00EF492C" w:rsidRDefault="00EF492C" w:rsidP="008E4A31">
      <w:pPr>
        <w:pStyle w:val="ConsNonformat"/>
        <w:widowControl/>
        <w:tabs>
          <w:tab w:val="left" w:pos="540"/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2.1.7. Ежемесячно в первый день месяца, следующего за отчетным, направлять в адрес Принципала вступившие в законную силу решения суда о взыскании с ответчиков задолженности </w:t>
      </w:r>
      <w:r w:rsidRPr="008E2253">
        <w:rPr>
          <w:rFonts w:ascii="Times New Roman" w:hAnsi="Times New Roman" w:cs="Times New Roman"/>
          <w:sz w:val="24"/>
          <w:szCs w:val="24"/>
        </w:rPr>
        <w:t xml:space="preserve">за потребленные гражданами жилищно-коммунальные услуги </w:t>
      </w:r>
      <w:r>
        <w:rPr>
          <w:rFonts w:ascii="Times New Roman" w:hAnsi="Times New Roman" w:cs="Times New Roman"/>
          <w:spacing w:val="-4"/>
          <w:sz w:val="24"/>
          <w:szCs w:val="24"/>
        </w:rPr>
        <w:t>и расходов по оплате государственной пошлины.</w:t>
      </w:r>
    </w:p>
    <w:p w14:paraId="585404E0" w14:textId="77777777" w:rsidR="00755318" w:rsidRDefault="00E10B95" w:rsidP="008E4A31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2.1.</w:t>
      </w:r>
      <w:r w:rsidR="00EF492C">
        <w:rPr>
          <w:rFonts w:ascii="Times New Roman" w:hAnsi="Times New Roman" w:cs="Times New Roman"/>
          <w:sz w:val="24"/>
          <w:szCs w:val="24"/>
        </w:rPr>
        <w:t>8</w:t>
      </w:r>
      <w:r w:rsidR="00FE5511">
        <w:rPr>
          <w:rFonts w:ascii="Times New Roman" w:hAnsi="Times New Roman" w:cs="Times New Roman"/>
          <w:sz w:val="24"/>
          <w:szCs w:val="24"/>
        </w:rPr>
        <w:t>.</w:t>
      </w:r>
      <w:r w:rsidR="00FE5511">
        <w:rPr>
          <w:rFonts w:ascii="Times New Roman" w:hAnsi="Times New Roman" w:cs="Times New Roman"/>
          <w:sz w:val="24"/>
          <w:szCs w:val="24"/>
        </w:rPr>
        <w:tab/>
      </w:r>
      <w:r w:rsidRPr="00290476">
        <w:rPr>
          <w:rFonts w:ascii="Times New Roman" w:hAnsi="Times New Roman" w:cs="Times New Roman"/>
          <w:sz w:val="24"/>
          <w:szCs w:val="24"/>
        </w:rPr>
        <w:t>Обеспечить сохранность и возврат документов, предоставленных Принципалом</w:t>
      </w:r>
      <w:r w:rsidR="00627B2D">
        <w:rPr>
          <w:rFonts w:ascii="Times New Roman" w:hAnsi="Times New Roman" w:cs="Times New Roman"/>
          <w:sz w:val="24"/>
          <w:szCs w:val="24"/>
        </w:rPr>
        <w:t xml:space="preserve"> и/или исполнителем коммунальных услуг, указанным в в.1.1</w:t>
      </w:r>
      <w:r w:rsidR="00755318">
        <w:rPr>
          <w:rFonts w:ascii="Times New Roman" w:hAnsi="Times New Roman" w:cs="Times New Roman"/>
          <w:sz w:val="24"/>
          <w:szCs w:val="24"/>
        </w:rPr>
        <w:t>.</w:t>
      </w:r>
      <w:r w:rsidR="00627B2D">
        <w:rPr>
          <w:rFonts w:ascii="Times New Roman" w:hAnsi="Times New Roman" w:cs="Times New Roman"/>
          <w:sz w:val="24"/>
          <w:szCs w:val="24"/>
        </w:rPr>
        <w:t xml:space="preserve"> настоящего договора,</w:t>
      </w:r>
      <w:r w:rsidRPr="00290476">
        <w:rPr>
          <w:rFonts w:ascii="Times New Roman" w:hAnsi="Times New Roman" w:cs="Times New Roman"/>
          <w:sz w:val="24"/>
          <w:szCs w:val="24"/>
        </w:rPr>
        <w:t xml:space="preserve"> для исполнения поручений</w:t>
      </w:r>
      <w:r w:rsidR="00755318">
        <w:rPr>
          <w:rFonts w:ascii="Times New Roman" w:hAnsi="Times New Roman" w:cs="Times New Roman"/>
          <w:sz w:val="24"/>
          <w:szCs w:val="24"/>
        </w:rPr>
        <w:t>.</w:t>
      </w:r>
    </w:p>
    <w:p w14:paraId="2A4BE1D7" w14:textId="77777777" w:rsidR="00D76985" w:rsidRDefault="00755318" w:rsidP="008E4A31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EF492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E10B95" w:rsidRPr="00290476">
        <w:rPr>
          <w:rFonts w:ascii="Times New Roman" w:hAnsi="Times New Roman" w:cs="Times New Roman"/>
          <w:sz w:val="24"/>
          <w:szCs w:val="24"/>
        </w:rPr>
        <w:t>облюдать режим строгой конфиденциал</w:t>
      </w:r>
      <w:r w:rsidR="00D76985">
        <w:rPr>
          <w:rFonts w:ascii="Times New Roman" w:hAnsi="Times New Roman" w:cs="Times New Roman"/>
          <w:sz w:val="24"/>
          <w:szCs w:val="24"/>
        </w:rPr>
        <w:t>ьности полученной от Принципала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информации</w:t>
      </w:r>
      <w:r w:rsidR="00D7698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C23AE20" w14:textId="77777777" w:rsidR="00E10B95" w:rsidRDefault="00D76985" w:rsidP="008E4A31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985">
        <w:rPr>
          <w:rFonts w:ascii="Times New Roman" w:hAnsi="Times New Roman" w:cs="Times New Roman"/>
          <w:sz w:val="24"/>
          <w:szCs w:val="24"/>
        </w:rPr>
        <w:t>К</w:t>
      </w:r>
      <w:r w:rsidR="00E10B95" w:rsidRPr="00D76985">
        <w:rPr>
          <w:rFonts w:ascii="Times New Roman" w:hAnsi="Times New Roman" w:cs="Times New Roman"/>
          <w:sz w:val="24"/>
          <w:szCs w:val="24"/>
        </w:rPr>
        <w:t xml:space="preserve">онфиденциальная информация в рамках настоящего Договора </w:t>
      </w:r>
      <w:r w:rsidR="00E70A3C">
        <w:rPr>
          <w:rFonts w:ascii="Times New Roman" w:hAnsi="Times New Roman" w:cs="Times New Roman"/>
          <w:sz w:val="24"/>
          <w:szCs w:val="24"/>
        </w:rPr>
        <w:t>определена п.8.1. настоящего Договора.</w:t>
      </w:r>
    </w:p>
    <w:p w14:paraId="3FDBE43B" w14:textId="77777777" w:rsidR="00755318" w:rsidRPr="005B31B5" w:rsidRDefault="00755318" w:rsidP="00755318">
      <w:pPr>
        <w:pStyle w:val="ConsNonformat"/>
        <w:widowControl/>
        <w:tabs>
          <w:tab w:val="left" w:pos="540"/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755318">
        <w:rPr>
          <w:rFonts w:ascii="Times New Roman" w:hAnsi="Times New Roman" w:cs="Times New Roman"/>
          <w:spacing w:val="-4"/>
          <w:sz w:val="24"/>
          <w:szCs w:val="24"/>
        </w:rPr>
        <w:t>2.1.</w:t>
      </w:r>
      <w:r w:rsidR="00EF492C">
        <w:rPr>
          <w:rFonts w:ascii="Times New Roman" w:hAnsi="Times New Roman" w:cs="Times New Roman"/>
          <w:spacing w:val="-4"/>
          <w:sz w:val="24"/>
          <w:szCs w:val="24"/>
        </w:rPr>
        <w:t>10</w:t>
      </w:r>
      <w:r w:rsidRPr="00755318">
        <w:rPr>
          <w:rFonts w:ascii="Times New Roman" w:hAnsi="Times New Roman" w:cs="Times New Roman"/>
          <w:spacing w:val="-4"/>
          <w:sz w:val="24"/>
          <w:szCs w:val="24"/>
        </w:rPr>
        <w:t>. Сформировать в отношении каждого Должника дело, содержащее копии документов, подтверждающих долг, сведения о предпринятых действиях и материалы по исполнению услуг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по взысканию задолженности Должников</w:t>
      </w:r>
      <w:r w:rsidRPr="00755318">
        <w:rPr>
          <w:rFonts w:ascii="Times New Roman" w:hAnsi="Times New Roman" w:cs="Times New Roman"/>
          <w:spacing w:val="-4"/>
          <w:sz w:val="24"/>
          <w:szCs w:val="24"/>
        </w:rPr>
        <w:t>. По окончании срока действия настоящего Договора указанные дела передаются Принципалу по акту.</w:t>
      </w:r>
    </w:p>
    <w:p w14:paraId="71CF86C5" w14:textId="77777777" w:rsidR="00306C94" w:rsidRDefault="00306C94" w:rsidP="008E4A31">
      <w:pPr>
        <w:tabs>
          <w:tab w:val="num" w:pos="709"/>
          <w:tab w:val="num" w:pos="1134"/>
        </w:tabs>
        <w:spacing w:before="0" w:after="0"/>
        <w:ind w:firstLine="709"/>
        <w:jc w:val="both"/>
      </w:pPr>
      <w:r w:rsidRPr="00EA1AE8">
        <w:lastRenderedPageBreak/>
        <w:t>2.1.</w:t>
      </w:r>
      <w:r w:rsidR="00301D6B">
        <w:t>1</w:t>
      </w:r>
      <w:r w:rsidR="00EF492C">
        <w:t>1</w:t>
      </w:r>
      <w:r w:rsidR="00B912AC" w:rsidRPr="00EA1AE8">
        <w:t>.</w:t>
      </w:r>
      <w:r w:rsidR="00FE5511">
        <w:tab/>
      </w:r>
      <w:r w:rsidRPr="00EA1AE8">
        <w:t>Ежемесячно, в последний день месяца, предоставлять реестр</w:t>
      </w:r>
      <w:r w:rsidR="00B912AC" w:rsidRPr="00EA1AE8">
        <w:t xml:space="preserve"> </w:t>
      </w:r>
      <w:r w:rsidRPr="00EA1AE8">
        <w:t xml:space="preserve">исковых заявлений по взысканию задолженности </w:t>
      </w:r>
      <w:r w:rsidR="00B912AC" w:rsidRPr="00EA1AE8">
        <w:t xml:space="preserve">направленных за текущий месяц, </w:t>
      </w:r>
      <w:r w:rsidRPr="00EA1AE8">
        <w:t xml:space="preserve">с </w:t>
      </w:r>
      <w:r w:rsidR="00D00442" w:rsidRPr="00EA1AE8">
        <w:t>датой отправки в суд</w:t>
      </w:r>
      <w:r w:rsidR="00B912AC" w:rsidRPr="00EA1AE8">
        <w:t>,</w:t>
      </w:r>
      <w:r w:rsidR="00D00442" w:rsidRPr="00EA1AE8">
        <w:t xml:space="preserve"> с одновременным </w:t>
      </w:r>
      <w:r w:rsidR="00055312">
        <w:t>пред</w:t>
      </w:r>
      <w:r w:rsidR="00B912AC" w:rsidRPr="00EA1AE8">
        <w:t>ставлением копий исковых заявлений.</w:t>
      </w:r>
    </w:p>
    <w:p w14:paraId="41721D84" w14:textId="77777777" w:rsidR="005F098B" w:rsidRPr="008B6AE3" w:rsidRDefault="005F098B" w:rsidP="005F098B">
      <w:pPr>
        <w:tabs>
          <w:tab w:val="num" w:pos="709"/>
        </w:tabs>
        <w:suppressAutoHyphens/>
        <w:spacing w:before="0" w:after="0"/>
        <w:ind w:firstLine="709"/>
        <w:jc w:val="both"/>
      </w:pPr>
      <w:r>
        <w:t>2.1.</w:t>
      </w:r>
      <w:r w:rsidR="00697317">
        <w:t>1</w:t>
      </w:r>
      <w:r w:rsidR="00DC436B">
        <w:t>2</w:t>
      </w:r>
      <w:r>
        <w:t xml:space="preserve">. </w:t>
      </w:r>
      <w:r w:rsidRPr="008B6AE3">
        <w:t>В</w:t>
      </w:r>
      <w:r>
        <w:t>ести на постоянной основе аналитический учет Р</w:t>
      </w:r>
      <w:r w:rsidRPr="008B6AE3">
        <w:t>еестра должников</w:t>
      </w:r>
      <w:r>
        <w:t>:</w:t>
      </w:r>
      <w:r w:rsidRPr="008B6AE3">
        <w:t xml:space="preserve"> задолженности за каждым из них, сводной информации, оплаты и сальдо расчетов с указанием периода, номеров платежных поручений и т.п. по каждому потребителю. </w:t>
      </w:r>
    </w:p>
    <w:p w14:paraId="51E324CC" w14:textId="77777777" w:rsidR="005F098B" w:rsidRDefault="005F098B" w:rsidP="005F098B">
      <w:pPr>
        <w:pStyle w:val="ConsPlusNormal"/>
        <w:tabs>
          <w:tab w:val="num" w:pos="709"/>
        </w:tabs>
        <w:suppressAutoHyphens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Ежемесячно, в срок до </w:t>
      </w:r>
      <w:r w:rsidR="00CC3035">
        <w:rPr>
          <w:rFonts w:ascii="Times New Roman" w:hAnsi="Times New Roman" w:cs="Times New Roman"/>
          <w:sz w:val="24"/>
          <w:szCs w:val="24"/>
        </w:rPr>
        <w:t>5 (пятого)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5463">
        <w:rPr>
          <w:rFonts w:ascii="Times New Roman" w:hAnsi="Times New Roman" w:cs="Times New Roman"/>
          <w:sz w:val="24"/>
          <w:szCs w:val="24"/>
        </w:rPr>
        <w:t>рабочего дня</w:t>
      </w:r>
      <w:r>
        <w:rPr>
          <w:rFonts w:ascii="Times New Roman" w:hAnsi="Times New Roman" w:cs="Times New Roman"/>
          <w:sz w:val="24"/>
          <w:szCs w:val="24"/>
        </w:rPr>
        <w:t xml:space="preserve"> месяца, следующего за отчетным, п</w:t>
      </w:r>
      <w:r w:rsidRPr="008B6AE3">
        <w:rPr>
          <w:rFonts w:ascii="Times New Roman" w:hAnsi="Times New Roman" w:cs="Times New Roman"/>
          <w:sz w:val="24"/>
          <w:szCs w:val="24"/>
        </w:rPr>
        <w:t>редоставл</w:t>
      </w:r>
      <w:r>
        <w:rPr>
          <w:rFonts w:ascii="Times New Roman" w:hAnsi="Times New Roman" w:cs="Times New Roman"/>
          <w:sz w:val="24"/>
          <w:szCs w:val="24"/>
        </w:rPr>
        <w:t>ять Принципалу</w:t>
      </w:r>
      <w:r w:rsidRPr="008B6A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B6AE3">
        <w:rPr>
          <w:rFonts w:ascii="Times New Roman" w:hAnsi="Times New Roman" w:cs="Times New Roman"/>
          <w:sz w:val="24"/>
          <w:szCs w:val="24"/>
        </w:rPr>
        <w:t xml:space="preserve">еестр </w:t>
      </w:r>
      <w:r>
        <w:rPr>
          <w:rFonts w:ascii="Times New Roman" w:hAnsi="Times New Roman" w:cs="Times New Roman"/>
          <w:sz w:val="24"/>
          <w:szCs w:val="24"/>
        </w:rPr>
        <w:t xml:space="preserve">в на электронный адрес </w:t>
      </w:r>
      <w:r w:rsidR="00743606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8B6AE3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120789C4" w14:textId="77777777" w:rsidR="00535402" w:rsidRDefault="00E10B95" w:rsidP="008E4A31">
      <w:pPr>
        <w:tabs>
          <w:tab w:val="num" w:pos="709"/>
          <w:tab w:val="num" w:pos="1134"/>
        </w:tabs>
        <w:spacing w:before="0" w:after="0"/>
        <w:ind w:firstLine="709"/>
        <w:jc w:val="both"/>
      </w:pPr>
      <w:r w:rsidRPr="00290476">
        <w:t>2.1.</w:t>
      </w:r>
      <w:r w:rsidR="005F098B">
        <w:t>1</w:t>
      </w:r>
      <w:r w:rsidR="00DC436B">
        <w:t>3</w:t>
      </w:r>
      <w:r w:rsidRPr="00290476">
        <w:t>.</w:t>
      </w:r>
      <w:r w:rsidR="00FE5511">
        <w:tab/>
      </w:r>
      <w:r w:rsidRPr="00290476">
        <w:t>Добросовестно</w:t>
      </w:r>
      <w:r w:rsidR="00627B2D">
        <w:t xml:space="preserve"> и своевременно</w:t>
      </w:r>
      <w:r w:rsidRPr="00290476">
        <w:t xml:space="preserve"> исполнять свои обязательства в соответствии с поручениями Принципала, а также осуществлять по своему собственному усмотрению и под свою ответственность соответствующие юридические и фактические действия, направленные на взыскание задолженности Должников в досудебном порядке.</w:t>
      </w:r>
    </w:p>
    <w:p w14:paraId="463CEE02" w14:textId="77777777" w:rsidR="005F098B" w:rsidRPr="005F098B" w:rsidRDefault="005F098B" w:rsidP="005F098B">
      <w:pPr>
        <w:pStyle w:val="ConsNonformat"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98B"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</w:rPr>
        <w:t>1</w:t>
      </w:r>
      <w:r w:rsidR="00DC436B">
        <w:rPr>
          <w:rFonts w:ascii="Times New Roman" w:hAnsi="Times New Roman" w:cs="Times New Roman"/>
          <w:sz w:val="24"/>
          <w:szCs w:val="24"/>
        </w:rPr>
        <w:t>4</w:t>
      </w:r>
      <w:r w:rsidRPr="005F09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098B">
        <w:rPr>
          <w:rFonts w:ascii="Times New Roman" w:hAnsi="Times New Roman" w:cs="Times New Roman"/>
          <w:sz w:val="24"/>
          <w:szCs w:val="24"/>
        </w:rPr>
        <w:t xml:space="preserve">В случае расторжения (или истечения срока действия) настоящего Договора возвратить </w:t>
      </w:r>
      <w:r w:rsidR="00DC436B">
        <w:rPr>
          <w:rFonts w:ascii="Times New Roman" w:hAnsi="Times New Roman" w:cs="Times New Roman"/>
          <w:sz w:val="24"/>
          <w:szCs w:val="24"/>
        </w:rPr>
        <w:t xml:space="preserve">предоставленные Принципалом документы, </w:t>
      </w:r>
      <w:r w:rsidRPr="005F098B">
        <w:rPr>
          <w:rFonts w:ascii="Times New Roman" w:hAnsi="Times New Roman" w:cs="Times New Roman"/>
          <w:sz w:val="24"/>
          <w:szCs w:val="24"/>
        </w:rPr>
        <w:t>выданные Принципалом доверенности</w:t>
      </w:r>
      <w:r w:rsidR="00DC436B">
        <w:rPr>
          <w:rFonts w:ascii="Times New Roman" w:hAnsi="Times New Roman" w:cs="Times New Roman"/>
          <w:sz w:val="24"/>
          <w:szCs w:val="24"/>
        </w:rPr>
        <w:t>, а также иные документы, полученные Агентом в связи с исполнением настоящего Договора, не позднее 5-ти дней со дня прекращения Договора по любым основаниям</w:t>
      </w:r>
      <w:r w:rsidRPr="005F098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A839958" w14:textId="77777777" w:rsidR="005F098B" w:rsidRDefault="005F098B" w:rsidP="005F098B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98B"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</w:rPr>
        <w:t>1</w:t>
      </w:r>
      <w:r w:rsidR="00DC436B">
        <w:rPr>
          <w:rFonts w:ascii="Times New Roman" w:hAnsi="Times New Roman" w:cs="Times New Roman"/>
          <w:sz w:val="24"/>
          <w:szCs w:val="24"/>
        </w:rPr>
        <w:t>5</w:t>
      </w:r>
      <w:r w:rsidRPr="005F098B">
        <w:rPr>
          <w:rFonts w:ascii="Times New Roman" w:hAnsi="Times New Roman" w:cs="Times New Roman"/>
          <w:sz w:val="24"/>
          <w:szCs w:val="24"/>
        </w:rPr>
        <w:t xml:space="preserve">.Уведомлять </w:t>
      </w:r>
      <w:r>
        <w:rPr>
          <w:rFonts w:ascii="Times New Roman" w:hAnsi="Times New Roman" w:cs="Times New Roman"/>
          <w:sz w:val="24"/>
          <w:szCs w:val="24"/>
        </w:rPr>
        <w:t>Должников</w:t>
      </w:r>
      <w:r w:rsidRPr="005F098B">
        <w:rPr>
          <w:rFonts w:ascii="Times New Roman" w:hAnsi="Times New Roman" w:cs="Times New Roman"/>
          <w:sz w:val="24"/>
          <w:szCs w:val="24"/>
        </w:rPr>
        <w:t xml:space="preserve"> о том, что Агент действует от имени и по поручению Принципала.</w:t>
      </w:r>
    </w:p>
    <w:p w14:paraId="159E9DE9" w14:textId="77777777" w:rsidR="007B54B5" w:rsidRDefault="005A1A6A" w:rsidP="00D74339">
      <w:pPr>
        <w:tabs>
          <w:tab w:val="num" w:pos="709"/>
          <w:tab w:val="num" w:pos="1134"/>
        </w:tabs>
        <w:spacing w:before="0" w:after="0"/>
        <w:ind w:firstLine="709"/>
        <w:jc w:val="both"/>
      </w:pPr>
      <w:r>
        <w:t>2.1.16.</w:t>
      </w:r>
      <w:r w:rsidRPr="005A1A6A">
        <w:rPr>
          <w:rFonts w:ascii="Calibri" w:eastAsiaTheme="minorHAnsi" w:hAnsi="Calibri"/>
          <w:sz w:val="22"/>
          <w:szCs w:val="22"/>
          <w:lang w:eastAsia="en-US"/>
        </w:rPr>
        <w:t xml:space="preserve"> </w:t>
      </w:r>
      <w:r w:rsidRPr="005A1A6A">
        <w:t>Организовать по месту исполнения договора в г. Апатиты и г. Кировск Мурманской области документооборот в отношениях с должниками, а также судебными органами и подразделением судебных приставов с целью скорейшего получения текущей информации Агент</w:t>
      </w:r>
      <w:r w:rsidR="005C572E">
        <w:t>ом</w:t>
      </w:r>
      <w:r w:rsidRPr="005A1A6A">
        <w:t xml:space="preserve"> и ее учета в работе. </w:t>
      </w:r>
    </w:p>
    <w:p w14:paraId="011CBE6D" w14:textId="77777777" w:rsidR="00755318" w:rsidRDefault="007B54B5" w:rsidP="007B54B5">
      <w:pPr>
        <w:tabs>
          <w:tab w:val="num" w:pos="709"/>
          <w:tab w:val="num" w:pos="1134"/>
        </w:tabs>
        <w:spacing w:before="0" w:after="0"/>
        <w:ind w:firstLine="709"/>
        <w:jc w:val="both"/>
      </w:pPr>
      <w:r w:rsidDel="007B54B5">
        <w:t xml:space="preserve"> </w:t>
      </w:r>
      <w:r w:rsidR="005F098B" w:rsidRPr="005F098B">
        <w:t>По согласованию сторон перечень обязанностей Агента может быть дополнен</w:t>
      </w:r>
      <w:r w:rsidR="005F098B">
        <w:t>.</w:t>
      </w:r>
    </w:p>
    <w:p w14:paraId="46C219B7" w14:textId="77777777" w:rsidR="00627B2D" w:rsidRPr="00290476" w:rsidRDefault="00627B2D" w:rsidP="00055312">
      <w:pPr>
        <w:tabs>
          <w:tab w:val="num" w:pos="1134"/>
        </w:tabs>
        <w:spacing w:before="0" w:after="0"/>
        <w:ind w:firstLine="567"/>
        <w:jc w:val="both"/>
      </w:pPr>
    </w:p>
    <w:p w14:paraId="1F614B37" w14:textId="77777777" w:rsidR="00E10B95" w:rsidRPr="008E4A31" w:rsidRDefault="00E10B95" w:rsidP="008E4A31">
      <w:pPr>
        <w:pStyle w:val="HTML"/>
        <w:numPr>
          <w:ilvl w:val="1"/>
          <w:numId w:val="2"/>
        </w:numPr>
        <w:tabs>
          <w:tab w:val="clear" w:pos="916"/>
          <w:tab w:val="clear" w:pos="1260"/>
          <w:tab w:val="clear" w:pos="1832"/>
          <w:tab w:val="left" w:pos="1134"/>
        </w:tabs>
        <w:ind w:left="0" w:right="7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A31">
        <w:rPr>
          <w:rFonts w:ascii="Times New Roman" w:hAnsi="Times New Roman" w:cs="Times New Roman"/>
          <w:b/>
          <w:sz w:val="24"/>
          <w:szCs w:val="24"/>
        </w:rPr>
        <w:t>Агент</w:t>
      </w:r>
      <w:r w:rsidR="00A662CD" w:rsidRPr="008E4A31">
        <w:rPr>
          <w:rFonts w:ascii="Times New Roman" w:hAnsi="Times New Roman" w:cs="Times New Roman"/>
          <w:b/>
          <w:sz w:val="24"/>
          <w:szCs w:val="24"/>
        </w:rPr>
        <w:t xml:space="preserve"> вправе</w:t>
      </w:r>
      <w:r w:rsidR="00E659C7" w:rsidRPr="008E4A31">
        <w:rPr>
          <w:rFonts w:ascii="Times New Roman" w:hAnsi="Times New Roman" w:cs="Times New Roman"/>
          <w:b/>
          <w:sz w:val="24"/>
          <w:szCs w:val="24"/>
        </w:rPr>
        <w:t>:</w:t>
      </w:r>
    </w:p>
    <w:p w14:paraId="728F31BA" w14:textId="77777777" w:rsidR="00E10B95" w:rsidRPr="008E4A31" w:rsidRDefault="00FE5511" w:rsidP="008E4A31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4A31">
        <w:rPr>
          <w:rFonts w:ascii="Times New Roman" w:hAnsi="Times New Roman" w:cs="Times New Roman"/>
          <w:sz w:val="24"/>
          <w:szCs w:val="24"/>
        </w:rPr>
        <w:t>2.2.1.</w:t>
      </w:r>
      <w:r w:rsidRPr="008E4A31">
        <w:rPr>
          <w:rFonts w:ascii="Times New Roman" w:hAnsi="Times New Roman" w:cs="Times New Roman"/>
          <w:sz w:val="24"/>
          <w:szCs w:val="24"/>
        </w:rPr>
        <w:tab/>
      </w:r>
      <w:r w:rsidR="00E10B95" w:rsidRPr="008E4A31">
        <w:rPr>
          <w:rFonts w:ascii="Times New Roman" w:hAnsi="Times New Roman" w:cs="Times New Roman"/>
          <w:sz w:val="24"/>
          <w:szCs w:val="24"/>
        </w:rPr>
        <w:t>Во исполнение поручения Принципала,</w:t>
      </w:r>
      <w:r w:rsidR="00C02513" w:rsidRPr="008E4A31">
        <w:rPr>
          <w:rFonts w:ascii="Times New Roman" w:hAnsi="Times New Roman" w:cs="Times New Roman"/>
          <w:sz w:val="24"/>
          <w:szCs w:val="24"/>
        </w:rPr>
        <w:t xml:space="preserve"> руководствуясь целесообразностью и эффективнос</w:t>
      </w:r>
      <w:r w:rsidR="00055312" w:rsidRPr="008E4A31">
        <w:rPr>
          <w:rFonts w:ascii="Times New Roman" w:hAnsi="Times New Roman" w:cs="Times New Roman"/>
          <w:sz w:val="24"/>
          <w:szCs w:val="24"/>
        </w:rPr>
        <w:t>тью взыскания, по своему выбору</w:t>
      </w:r>
      <w:r w:rsidR="00E10B95" w:rsidRPr="008E4A31">
        <w:rPr>
          <w:rFonts w:ascii="Times New Roman" w:hAnsi="Times New Roman" w:cs="Times New Roman"/>
          <w:sz w:val="24"/>
          <w:szCs w:val="24"/>
        </w:rPr>
        <w:t xml:space="preserve"> использовать </w:t>
      </w:r>
      <w:r w:rsidR="00301D6B" w:rsidRPr="008E4A31">
        <w:rPr>
          <w:rFonts w:ascii="Times New Roman" w:hAnsi="Times New Roman" w:cs="Times New Roman"/>
          <w:sz w:val="24"/>
          <w:szCs w:val="24"/>
        </w:rPr>
        <w:t xml:space="preserve">любые, не противоречащие действующему законодательству Российской Федерации, </w:t>
      </w:r>
      <w:r w:rsidR="00E10B95" w:rsidRPr="008E4A31">
        <w:rPr>
          <w:rFonts w:ascii="Times New Roman" w:hAnsi="Times New Roman" w:cs="Times New Roman"/>
          <w:sz w:val="24"/>
          <w:szCs w:val="24"/>
        </w:rPr>
        <w:t>способы востребования долга</w:t>
      </w:r>
      <w:r w:rsidR="00077430" w:rsidRPr="008E4A31">
        <w:rPr>
          <w:rFonts w:ascii="Times New Roman" w:hAnsi="Times New Roman" w:cs="Times New Roman"/>
          <w:sz w:val="24"/>
          <w:szCs w:val="24"/>
        </w:rPr>
        <w:t xml:space="preserve"> с Должников</w:t>
      </w:r>
      <w:r w:rsidR="00E10B95" w:rsidRPr="008E4A31">
        <w:rPr>
          <w:rFonts w:ascii="Times New Roman" w:hAnsi="Times New Roman" w:cs="Times New Roman"/>
          <w:sz w:val="24"/>
          <w:szCs w:val="24"/>
        </w:rPr>
        <w:t>.</w:t>
      </w:r>
    </w:p>
    <w:p w14:paraId="7A73A7F9" w14:textId="77777777" w:rsidR="00590AEE" w:rsidRDefault="00590AEE" w:rsidP="008E4A31">
      <w:pPr>
        <w:pStyle w:val="ConsNonformat"/>
        <w:widowControl/>
        <w:tabs>
          <w:tab w:val="left" w:pos="0"/>
          <w:tab w:val="num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317">
        <w:rPr>
          <w:rFonts w:ascii="Times New Roman" w:hAnsi="Times New Roman" w:cs="Times New Roman"/>
          <w:sz w:val="24"/>
          <w:szCs w:val="24"/>
        </w:rPr>
        <w:t>2.2.2. При условии письменного согласия Принципала заключать субагентские и иные Договоры с другими лицами в части передачи ряда своих функций, предусмотренных настоящим Договором, в целях исполнения настоящего Договора и оптимизации процессов, направленных на реализацию п. 1.1. настоящего Договора.</w:t>
      </w:r>
    </w:p>
    <w:p w14:paraId="420001F4" w14:textId="77777777" w:rsidR="00563E2B" w:rsidRDefault="00563E2B" w:rsidP="008E4A31">
      <w:pPr>
        <w:pStyle w:val="ConsNonformat"/>
        <w:widowControl/>
        <w:tabs>
          <w:tab w:val="left" w:pos="0"/>
          <w:tab w:val="num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557C948" w14:textId="77777777" w:rsidR="00563E2B" w:rsidRDefault="00563E2B" w:rsidP="008E4A31">
      <w:pPr>
        <w:pStyle w:val="ConsNonformat"/>
        <w:widowControl/>
        <w:tabs>
          <w:tab w:val="left" w:pos="0"/>
          <w:tab w:val="num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E2B">
        <w:rPr>
          <w:rFonts w:ascii="Times New Roman" w:hAnsi="Times New Roman" w:cs="Times New Roman"/>
          <w:sz w:val="24"/>
          <w:szCs w:val="24"/>
        </w:rPr>
        <w:t xml:space="preserve">По согласованию сторон перечень </w:t>
      </w:r>
      <w:r>
        <w:rPr>
          <w:rFonts w:ascii="Times New Roman" w:hAnsi="Times New Roman" w:cs="Times New Roman"/>
          <w:sz w:val="24"/>
          <w:szCs w:val="24"/>
        </w:rPr>
        <w:t>прав</w:t>
      </w:r>
      <w:r w:rsidRPr="00563E2B">
        <w:rPr>
          <w:rFonts w:ascii="Times New Roman" w:hAnsi="Times New Roman" w:cs="Times New Roman"/>
          <w:sz w:val="24"/>
          <w:szCs w:val="24"/>
        </w:rPr>
        <w:t xml:space="preserve"> Агента может быть дополнен.</w:t>
      </w:r>
    </w:p>
    <w:p w14:paraId="63D18840" w14:textId="77777777" w:rsidR="00563E2B" w:rsidRPr="00697317" w:rsidRDefault="00563E2B" w:rsidP="008E4A31">
      <w:pPr>
        <w:pStyle w:val="ConsNonformat"/>
        <w:widowControl/>
        <w:tabs>
          <w:tab w:val="left" w:pos="0"/>
          <w:tab w:val="num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864E8D2" w14:textId="77777777" w:rsidR="00E10B95" w:rsidRPr="00F159A2" w:rsidRDefault="00E10B95" w:rsidP="008E4A31">
      <w:pPr>
        <w:pStyle w:val="HTML"/>
        <w:numPr>
          <w:ilvl w:val="1"/>
          <w:numId w:val="2"/>
        </w:numPr>
        <w:tabs>
          <w:tab w:val="clear" w:pos="916"/>
          <w:tab w:val="clear" w:pos="1260"/>
          <w:tab w:val="clear" w:pos="1832"/>
          <w:tab w:val="left" w:pos="1134"/>
        </w:tabs>
        <w:ind w:left="0" w:right="7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59A2">
        <w:rPr>
          <w:rFonts w:ascii="Times New Roman" w:hAnsi="Times New Roman" w:cs="Times New Roman"/>
          <w:b/>
          <w:sz w:val="24"/>
          <w:szCs w:val="24"/>
        </w:rPr>
        <w:t>Агент не вправе:</w:t>
      </w:r>
    </w:p>
    <w:p w14:paraId="5244BDDE" w14:textId="77777777" w:rsidR="00E10B95" w:rsidRPr="00290476" w:rsidRDefault="00FE5511" w:rsidP="008E4A31">
      <w:pPr>
        <w:pStyle w:val="ConsNonformat"/>
        <w:widowControl/>
        <w:tabs>
          <w:tab w:val="num" w:pos="900"/>
          <w:tab w:val="num" w:pos="1134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2.3.1.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10B95" w:rsidRPr="00F159A2">
        <w:rPr>
          <w:rFonts w:ascii="Times New Roman" w:hAnsi="Times New Roman" w:cs="Times New Roman"/>
          <w:color w:val="000000"/>
          <w:sz w:val="24"/>
          <w:szCs w:val="24"/>
        </w:rPr>
        <w:t>Без письменного согласия Принципала:</w:t>
      </w:r>
    </w:p>
    <w:p w14:paraId="3234D7F9" w14:textId="77777777" w:rsidR="00E10B95" w:rsidRPr="00290476" w:rsidRDefault="00E10B95" w:rsidP="008E4A31">
      <w:pPr>
        <w:pStyle w:val="ConsNonformat"/>
        <w:widowControl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0476">
        <w:rPr>
          <w:rFonts w:ascii="Times New Roman" w:hAnsi="Times New Roman" w:cs="Times New Roman"/>
          <w:color w:val="000000"/>
          <w:sz w:val="24"/>
          <w:szCs w:val="24"/>
        </w:rPr>
        <w:t>проводить реструктуризацию задолженности Должника (в том числе: заключать договор отступного, новации, мировое соглашение);</w:t>
      </w:r>
    </w:p>
    <w:p w14:paraId="304E3BA2" w14:textId="77777777" w:rsidR="00E10B95" w:rsidRDefault="00E10B95" w:rsidP="008E4A31">
      <w:pPr>
        <w:pStyle w:val="ConsNonformat"/>
        <w:widowControl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0476">
        <w:rPr>
          <w:rFonts w:ascii="Times New Roman" w:hAnsi="Times New Roman" w:cs="Times New Roman"/>
          <w:color w:val="000000"/>
          <w:sz w:val="24"/>
          <w:szCs w:val="24"/>
        </w:rPr>
        <w:t>проводить дисконтирование суммы задолженности Должника;</w:t>
      </w:r>
    </w:p>
    <w:p w14:paraId="445276F7" w14:textId="77777777" w:rsidR="00915546" w:rsidRDefault="0091431A" w:rsidP="008E4A31">
      <w:pPr>
        <w:pStyle w:val="ConsNonformat"/>
        <w:widowControl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D76985" w:rsidRPr="0091431A">
        <w:rPr>
          <w:rFonts w:ascii="Times New Roman" w:hAnsi="Times New Roman" w:cs="Times New Roman"/>
          <w:sz w:val="24"/>
          <w:szCs w:val="24"/>
        </w:rPr>
        <w:t xml:space="preserve">спользовать конфиденциальную информацию, предоставленную ему Принципалом по настоящему Договору, а также раскрывать, разглашать или иначе предоставлять любую такую конфиденциальную информацию </w:t>
      </w:r>
      <w:r>
        <w:rPr>
          <w:rFonts w:ascii="Times New Roman" w:hAnsi="Times New Roman" w:cs="Times New Roman"/>
          <w:sz w:val="24"/>
          <w:szCs w:val="24"/>
        </w:rPr>
        <w:t xml:space="preserve">третьим </w:t>
      </w:r>
      <w:r w:rsidR="00D76985" w:rsidRPr="0091431A">
        <w:rPr>
          <w:rFonts w:ascii="Times New Roman" w:hAnsi="Times New Roman" w:cs="Times New Roman"/>
          <w:sz w:val="24"/>
          <w:szCs w:val="24"/>
        </w:rPr>
        <w:t>лицам, без письменного согласия Принципала.</w:t>
      </w:r>
    </w:p>
    <w:p w14:paraId="2AAAB5A7" w14:textId="77777777" w:rsidR="00563E2B" w:rsidRPr="0091431A" w:rsidRDefault="00563E2B" w:rsidP="008E4A31">
      <w:pPr>
        <w:pStyle w:val="ConsNonformat"/>
        <w:widowControl/>
        <w:tabs>
          <w:tab w:val="left" w:pos="993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2078BED" w14:textId="77777777" w:rsidR="00E10B95" w:rsidRPr="00290476" w:rsidRDefault="00E10B95" w:rsidP="008E4A31">
      <w:pPr>
        <w:pStyle w:val="HTML"/>
        <w:numPr>
          <w:ilvl w:val="1"/>
          <w:numId w:val="2"/>
        </w:numPr>
        <w:tabs>
          <w:tab w:val="clear" w:pos="916"/>
          <w:tab w:val="clear" w:pos="1260"/>
          <w:tab w:val="clear" w:pos="1832"/>
          <w:tab w:val="left" w:pos="1134"/>
        </w:tabs>
        <w:ind w:left="0" w:right="7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0476">
        <w:rPr>
          <w:rFonts w:ascii="Times New Roman" w:hAnsi="Times New Roman" w:cs="Times New Roman"/>
          <w:b/>
          <w:sz w:val="24"/>
          <w:szCs w:val="24"/>
        </w:rPr>
        <w:t>Принципал</w:t>
      </w:r>
      <w:r w:rsidR="00A662CD">
        <w:rPr>
          <w:rFonts w:ascii="Times New Roman" w:hAnsi="Times New Roman" w:cs="Times New Roman"/>
          <w:b/>
          <w:sz w:val="24"/>
          <w:szCs w:val="24"/>
        </w:rPr>
        <w:t xml:space="preserve"> обязан</w:t>
      </w:r>
      <w:r w:rsidR="005B31B5">
        <w:rPr>
          <w:rFonts w:ascii="Times New Roman" w:hAnsi="Times New Roman" w:cs="Times New Roman"/>
          <w:b/>
          <w:sz w:val="24"/>
          <w:szCs w:val="24"/>
        </w:rPr>
        <w:t>:</w:t>
      </w:r>
    </w:p>
    <w:p w14:paraId="268FEF25" w14:textId="77777777" w:rsidR="00E10B95" w:rsidRPr="00290476" w:rsidRDefault="00FE5511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2.4.1.</w:t>
      </w:r>
      <w:r>
        <w:rPr>
          <w:rFonts w:ascii="Times New Roman" w:hAnsi="Times New Roman" w:cs="Times New Roman"/>
          <w:sz w:val="24"/>
          <w:szCs w:val="24"/>
        </w:rPr>
        <w:tab/>
      </w:r>
      <w:r w:rsidR="00563E2B">
        <w:rPr>
          <w:rFonts w:ascii="Times New Roman" w:hAnsi="Times New Roman" w:cs="Times New Roman"/>
          <w:sz w:val="24"/>
          <w:szCs w:val="24"/>
        </w:rPr>
        <w:t>В период действия настоящего Договора в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ыдать </w:t>
      </w:r>
      <w:r w:rsidR="00563E2B">
        <w:rPr>
          <w:rFonts w:ascii="Times New Roman" w:hAnsi="Times New Roman" w:cs="Times New Roman"/>
          <w:sz w:val="24"/>
          <w:szCs w:val="24"/>
        </w:rPr>
        <w:t>д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оверенности </w:t>
      </w:r>
      <w:r w:rsidR="00563E2B">
        <w:rPr>
          <w:rFonts w:ascii="Times New Roman" w:hAnsi="Times New Roman" w:cs="Times New Roman"/>
          <w:sz w:val="24"/>
          <w:szCs w:val="24"/>
        </w:rPr>
        <w:t xml:space="preserve">лицам, указанным Агентом, </w:t>
      </w:r>
      <w:r w:rsidR="00E10B95" w:rsidRPr="00290476">
        <w:rPr>
          <w:rFonts w:ascii="Times New Roman" w:hAnsi="Times New Roman" w:cs="Times New Roman"/>
          <w:sz w:val="24"/>
          <w:szCs w:val="24"/>
        </w:rPr>
        <w:t>на представление интересов Принципала</w:t>
      </w:r>
      <w:r w:rsidR="00563E2B">
        <w:rPr>
          <w:rFonts w:ascii="Times New Roman" w:hAnsi="Times New Roman" w:cs="Times New Roman"/>
          <w:sz w:val="24"/>
          <w:szCs w:val="24"/>
        </w:rPr>
        <w:t xml:space="preserve"> </w:t>
      </w:r>
      <w:r w:rsidR="00563E2B" w:rsidRPr="00563E2B">
        <w:rPr>
          <w:rFonts w:ascii="Times New Roman" w:hAnsi="Times New Roman" w:cs="Times New Roman"/>
          <w:sz w:val="24"/>
          <w:szCs w:val="24"/>
        </w:rPr>
        <w:t>без права передоверия своих полномочий, за действия которых Агент несет перед Принципалом гражданско-правовую ответственность по возмещению убытков (вреда)</w:t>
      </w:r>
      <w:r w:rsidR="00CB3A4B" w:rsidRPr="00290476">
        <w:rPr>
          <w:rFonts w:ascii="Times New Roman" w:hAnsi="Times New Roman" w:cs="Times New Roman"/>
          <w:sz w:val="24"/>
          <w:szCs w:val="24"/>
        </w:rPr>
        <w:t>.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D63594" w14:textId="77777777" w:rsidR="00EE56F9" w:rsidRPr="00290476" w:rsidRDefault="00FE5511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</w:t>
      </w:r>
      <w:r w:rsidR="00CA40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E10B95" w:rsidRPr="00290476">
        <w:rPr>
          <w:rFonts w:ascii="Times New Roman" w:hAnsi="Times New Roman" w:cs="Times New Roman"/>
          <w:sz w:val="24"/>
          <w:szCs w:val="24"/>
        </w:rPr>
        <w:t>Выплачивать Агенту</w:t>
      </w:r>
      <w:r w:rsidR="00477BBA" w:rsidRPr="00290476">
        <w:rPr>
          <w:rFonts w:ascii="Times New Roman" w:hAnsi="Times New Roman" w:cs="Times New Roman"/>
          <w:sz w:val="24"/>
          <w:szCs w:val="24"/>
        </w:rPr>
        <w:t xml:space="preserve"> вознаграждение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в порядке</w:t>
      </w:r>
      <w:r w:rsidR="0091431A">
        <w:rPr>
          <w:rFonts w:ascii="Times New Roman" w:hAnsi="Times New Roman" w:cs="Times New Roman"/>
          <w:sz w:val="24"/>
          <w:szCs w:val="24"/>
        </w:rPr>
        <w:t>,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предусмотренн</w:t>
      </w:r>
      <w:r w:rsidR="00081184" w:rsidRPr="00290476">
        <w:rPr>
          <w:rFonts w:ascii="Times New Roman" w:hAnsi="Times New Roman" w:cs="Times New Roman"/>
          <w:sz w:val="24"/>
          <w:szCs w:val="24"/>
        </w:rPr>
        <w:t>о</w:t>
      </w:r>
      <w:r w:rsidR="00E10B95" w:rsidRPr="00290476">
        <w:rPr>
          <w:rFonts w:ascii="Times New Roman" w:hAnsi="Times New Roman" w:cs="Times New Roman"/>
          <w:sz w:val="24"/>
          <w:szCs w:val="24"/>
        </w:rPr>
        <w:t>м</w:t>
      </w:r>
      <w:r w:rsidR="00EE56F9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DB03CA">
        <w:rPr>
          <w:rFonts w:ascii="Times New Roman" w:hAnsi="Times New Roman" w:cs="Times New Roman"/>
          <w:sz w:val="24"/>
          <w:szCs w:val="24"/>
        </w:rPr>
        <w:t xml:space="preserve">разделом 5 </w:t>
      </w:r>
      <w:r w:rsidR="00DB03CA" w:rsidRPr="00290476">
        <w:rPr>
          <w:rFonts w:ascii="Times New Roman" w:hAnsi="Times New Roman" w:cs="Times New Roman"/>
          <w:sz w:val="24"/>
          <w:szCs w:val="24"/>
        </w:rPr>
        <w:t>настоящ</w:t>
      </w:r>
      <w:r w:rsidR="00DB03CA">
        <w:rPr>
          <w:rFonts w:ascii="Times New Roman" w:hAnsi="Times New Roman" w:cs="Times New Roman"/>
          <w:sz w:val="24"/>
          <w:szCs w:val="24"/>
        </w:rPr>
        <w:t>его</w:t>
      </w:r>
      <w:r w:rsidR="00DB03CA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="00E10B95" w:rsidRPr="00290476">
        <w:rPr>
          <w:rFonts w:ascii="Times New Roman" w:hAnsi="Times New Roman" w:cs="Times New Roman"/>
          <w:sz w:val="24"/>
          <w:szCs w:val="24"/>
        </w:rPr>
        <w:t>Договор</w:t>
      </w:r>
      <w:r w:rsidR="00DB03CA">
        <w:rPr>
          <w:rFonts w:ascii="Times New Roman" w:hAnsi="Times New Roman" w:cs="Times New Roman"/>
          <w:sz w:val="24"/>
          <w:szCs w:val="24"/>
        </w:rPr>
        <w:t>а</w:t>
      </w:r>
      <w:r w:rsidR="00477BBA" w:rsidRPr="00290476">
        <w:rPr>
          <w:rFonts w:ascii="Times New Roman" w:hAnsi="Times New Roman" w:cs="Times New Roman"/>
          <w:sz w:val="24"/>
          <w:szCs w:val="24"/>
        </w:rPr>
        <w:t>.</w:t>
      </w:r>
    </w:p>
    <w:p w14:paraId="06D2787D" w14:textId="77777777" w:rsidR="00F63B2D" w:rsidRPr="00290476" w:rsidRDefault="00FE5511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</w:t>
      </w:r>
      <w:r w:rsidR="00CA40B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63B2D" w:rsidRPr="00290476">
        <w:rPr>
          <w:rFonts w:ascii="Times New Roman" w:hAnsi="Times New Roman" w:cs="Times New Roman"/>
          <w:sz w:val="24"/>
          <w:szCs w:val="24"/>
        </w:rPr>
        <w:t>Оплачивать суммы государственно</w:t>
      </w:r>
      <w:r w:rsidR="00DD2323">
        <w:rPr>
          <w:rFonts w:ascii="Times New Roman" w:hAnsi="Times New Roman" w:cs="Times New Roman"/>
          <w:sz w:val="24"/>
          <w:szCs w:val="24"/>
        </w:rPr>
        <w:t xml:space="preserve">й пошлины при принятии решения </w:t>
      </w:r>
      <w:r w:rsidR="00F63B2D" w:rsidRPr="00290476">
        <w:rPr>
          <w:rFonts w:ascii="Times New Roman" w:hAnsi="Times New Roman" w:cs="Times New Roman"/>
          <w:sz w:val="24"/>
          <w:szCs w:val="24"/>
        </w:rPr>
        <w:t>о судебном преследовании Должника, и передавать оплаченные поручения Агенту.</w:t>
      </w:r>
    </w:p>
    <w:p w14:paraId="5365017D" w14:textId="77777777" w:rsidR="00DB03CA" w:rsidRDefault="00FE5511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2818">
        <w:rPr>
          <w:rFonts w:ascii="Times New Roman" w:hAnsi="Times New Roman" w:cs="Times New Roman"/>
          <w:sz w:val="24"/>
          <w:szCs w:val="24"/>
        </w:rPr>
        <w:lastRenderedPageBreak/>
        <w:t>2.4.</w:t>
      </w:r>
      <w:r w:rsidR="00CA40BC">
        <w:rPr>
          <w:rFonts w:ascii="Times New Roman" w:hAnsi="Times New Roman" w:cs="Times New Roman"/>
          <w:sz w:val="24"/>
          <w:szCs w:val="24"/>
        </w:rPr>
        <w:t>4</w:t>
      </w:r>
      <w:r w:rsidRPr="00052818">
        <w:rPr>
          <w:rFonts w:ascii="Times New Roman" w:hAnsi="Times New Roman" w:cs="Times New Roman"/>
          <w:sz w:val="24"/>
          <w:szCs w:val="24"/>
        </w:rPr>
        <w:t>.</w:t>
      </w:r>
      <w:r w:rsidRPr="00052818">
        <w:rPr>
          <w:rFonts w:ascii="Times New Roman" w:hAnsi="Times New Roman" w:cs="Times New Roman"/>
          <w:sz w:val="24"/>
          <w:szCs w:val="24"/>
        </w:rPr>
        <w:tab/>
      </w:r>
      <w:r w:rsidR="00A60E27">
        <w:rPr>
          <w:rFonts w:ascii="Times New Roman" w:hAnsi="Times New Roman" w:cs="Times New Roman"/>
          <w:sz w:val="24"/>
          <w:szCs w:val="24"/>
        </w:rPr>
        <w:t xml:space="preserve">Ежедневно </w:t>
      </w:r>
      <w:r w:rsidR="00DB03CA">
        <w:rPr>
          <w:rFonts w:ascii="Times New Roman" w:hAnsi="Times New Roman" w:cs="Times New Roman"/>
          <w:sz w:val="24"/>
          <w:szCs w:val="24"/>
        </w:rPr>
        <w:t>направлять</w:t>
      </w:r>
      <w:r w:rsidR="00E10B95" w:rsidRPr="00052818">
        <w:rPr>
          <w:rFonts w:ascii="Times New Roman" w:hAnsi="Times New Roman" w:cs="Times New Roman"/>
          <w:sz w:val="24"/>
          <w:szCs w:val="24"/>
        </w:rPr>
        <w:t xml:space="preserve"> Агент</w:t>
      </w:r>
      <w:r w:rsidR="00DB03CA">
        <w:rPr>
          <w:rFonts w:ascii="Times New Roman" w:hAnsi="Times New Roman" w:cs="Times New Roman"/>
          <w:sz w:val="24"/>
          <w:szCs w:val="24"/>
        </w:rPr>
        <w:t>у</w:t>
      </w:r>
      <w:r w:rsidR="00E10B95" w:rsidRPr="00052818">
        <w:rPr>
          <w:rFonts w:ascii="Times New Roman" w:hAnsi="Times New Roman" w:cs="Times New Roman"/>
          <w:sz w:val="24"/>
          <w:szCs w:val="24"/>
        </w:rPr>
        <w:t xml:space="preserve"> </w:t>
      </w:r>
      <w:r w:rsidR="00DB03CA">
        <w:rPr>
          <w:rFonts w:ascii="Times New Roman" w:hAnsi="Times New Roman" w:cs="Times New Roman"/>
          <w:sz w:val="24"/>
          <w:szCs w:val="24"/>
        </w:rPr>
        <w:t xml:space="preserve">информацию </w:t>
      </w:r>
      <w:r w:rsidR="00E10B95" w:rsidRPr="00052818">
        <w:rPr>
          <w:rFonts w:ascii="Times New Roman" w:hAnsi="Times New Roman" w:cs="Times New Roman"/>
          <w:sz w:val="24"/>
          <w:szCs w:val="24"/>
        </w:rPr>
        <w:t>о поступивших платежах от Должников,</w:t>
      </w:r>
      <w:r w:rsidR="009B4484" w:rsidRPr="00052818">
        <w:rPr>
          <w:rFonts w:ascii="Times New Roman" w:hAnsi="Times New Roman" w:cs="Times New Roman"/>
          <w:sz w:val="24"/>
          <w:szCs w:val="24"/>
        </w:rPr>
        <w:t xml:space="preserve"> путем предоставления</w:t>
      </w:r>
      <w:r w:rsidR="00A60E27">
        <w:rPr>
          <w:rFonts w:ascii="Times New Roman" w:hAnsi="Times New Roman" w:cs="Times New Roman"/>
          <w:sz w:val="24"/>
          <w:szCs w:val="24"/>
        </w:rPr>
        <w:t xml:space="preserve"> копий выписок по счету Принципала. </w:t>
      </w:r>
    </w:p>
    <w:p w14:paraId="64F70D72" w14:textId="77777777" w:rsidR="00E10B95" w:rsidRPr="00052818" w:rsidRDefault="00E10B95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2818">
        <w:rPr>
          <w:rFonts w:ascii="Times New Roman" w:hAnsi="Times New Roman" w:cs="Times New Roman"/>
          <w:sz w:val="24"/>
          <w:szCs w:val="24"/>
        </w:rPr>
        <w:t>Все суммы в иностранной валюте, поступившие в погашение задолженности, отражаются в рублях по курсу ЦБ РФ на дату совершения операции.</w:t>
      </w:r>
    </w:p>
    <w:p w14:paraId="74CBC3F9" w14:textId="77777777" w:rsidR="00ED2028" w:rsidRDefault="007F74CF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</w:t>
      </w:r>
      <w:r w:rsidR="00FE5511">
        <w:rPr>
          <w:rFonts w:ascii="Times New Roman" w:hAnsi="Times New Roman" w:cs="Times New Roman"/>
          <w:sz w:val="24"/>
          <w:szCs w:val="24"/>
        </w:rPr>
        <w:t>.4.</w:t>
      </w:r>
      <w:r w:rsidR="00CA40BC">
        <w:rPr>
          <w:rFonts w:ascii="Times New Roman" w:hAnsi="Times New Roman" w:cs="Times New Roman"/>
          <w:sz w:val="24"/>
          <w:szCs w:val="24"/>
        </w:rPr>
        <w:t>5</w:t>
      </w:r>
      <w:r w:rsidR="00FE5511">
        <w:rPr>
          <w:rFonts w:ascii="Times New Roman" w:hAnsi="Times New Roman" w:cs="Times New Roman"/>
          <w:sz w:val="24"/>
          <w:szCs w:val="24"/>
        </w:rPr>
        <w:t>.</w:t>
      </w:r>
      <w:r w:rsidR="00FE5511">
        <w:rPr>
          <w:rFonts w:ascii="Times New Roman" w:hAnsi="Times New Roman" w:cs="Times New Roman"/>
          <w:sz w:val="24"/>
          <w:szCs w:val="24"/>
        </w:rPr>
        <w:tab/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Рассмотреть Отчет Агента </w:t>
      </w:r>
      <w:r w:rsidR="00DB03CA">
        <w:rPr>
          <w:rFonts w:ascii="Times New Roman" w:hAnsi="Times New Roman" w:cs="Times New Roman"/>
          <w:sz w:val="24"/>
          <w:szCs w:val="24"/>
        </w:rPr>
        <w:t xml:space="preserve">о проделанной работе 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CC3035">
        <w:rPr>
          <w:rFonts w:ascii="Times New Roman" w:hAnsi="Times New Roman" w:cs="Times New Roman"/>
          <w:sz w:val="24"/>
          <w:szCs w:val="24"/>
        </w:rPr>
        <w:t>5 (пяти)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рабочи</w:t>
      </w:r>
      <w:r w:rsidR="00DD2323">
        <w:rPr>
          <w:rFonts w:ascii="Times New Roman" w:hAnsi="Times New Roman" w:cs="Times New Roman"/>
          <w:sz w:val="24"/>
          <w:szCs w:val="24"/>
        </w:rPr>
        <w:t xml:space="preserve">х дней с момента его получения 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и уведомить Агента (в том числе и в электронном виде) об утверждении Отчета и о подписании Акта </w:t>
      </w:r>
      <w:r w:rsidR="00782652">
        <w:rPr>
          <w:rFonts w:ascii="Times New Roman" w:hAnsi="Times New Roman" w:cs="Times New Roman"/>
          <w:sz w:val="24"/>
          <w:szCs w:val="24"/>
        </w:rPr>
        <w:t>оказанных услуг</w:t>
      </w:r>
      <w:r w:rsidR="00E10B95" w:rsidRPr="00290476">
        <w:rPr>
          <w:rFonts w:ascii="Times New Roman" w:hAnsi="Times New Roman" w:cs="Times New Roman"/>
          <w:sz w:val="24"/>
          <w:szCs w:val="24"/>
        </w:rPr>
        <w:t>, либо о наличии возражений к отчету.</w:t>
      </w:r>
    </w:p>
    <w:p w14:paraId="482A276F" w14:textId="77777777" w:rsidR="00DB03CA" w:rsidRDefault="00DB03CA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437B075" w14:textId="77777777" w:rsidR="00DB03CA" w:rsidRDefault="00DB03CA" w:rsidP="00DB03CA">
      <w:pPr>
        <w:pStyle w:val="ConsNonformat"/>
        <w:widowControl/>
        <w:tabs>
          <w:tab w:val="num" w:pos="709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98B">
        <w:rPr>
          <w:rFonts w:ascii="Times New Roman" w:hAnsi="Times New Roman" w:cs="Times New Roman"/>
          <w:sz w:val="24"/>
          <w:szCs w:val="24"/>
        </w:rPr>
        <w:t xml:space="preserve">По согласованию сторон перечень обязанностей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5F098B">
        <w:rPr>
          <w:rFonts w:ascii="Times New Roman" w:hAnsi="Times New Roman" w:cs="Times New Roman"/>
          <w:sz w:val="24"/>
          <w:szCs w:val="24"/>
        </w:rPr>
        <w:t xml:space="preserve"> может быть дополнен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77937E5" w14:textId="77777777" w:rsidR="00563E2B" w:rsidRDefault="00563E2B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E712891" w14:textId="77777777" w:rsidR="002A432B" w:rsidRPr="0082052E" w:rsidRDefault="002A432B" w:rsidP="008E4A31">
      <w:pPr>
        <w:pStyle w:val="ConsNonformat"/>
        <w:widowControl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2DFFBF" w14:textId="77777777" w:rsidR="00E10B95" w:rsidRPr="00290476" w:rsidRDefault="00E10B95" w:rsidP="008E4A31">
      <w:pPr>
        <w:pStyle w:val="HTML"/>
        <w:numPr>
          <w:ilvl w:val="1"/>
          <w:numId w:val="2"/>
        </w:numPr>
        <w:tabs>
          <w:tab w:val="clear" w:pos="916"/>
          <w:tab w:val="clear" w:pos="1260"/>
          <w:tab w:val="clear" w:pos="1832"/>
          <w:tab w:val="left" w:pos="1134"/>
        </w:tabs>
        <w:ind w:left="0" w:right="7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0476">
        <w:rPr>
          <w:rFonts w:ascii="Times New Roman" w:hAnsi="Times New Roman" w:cs="Times New Roman"/>
          <w:b/>
          <w:sz w:val="24"/>
          <w:szCs w:val="24"/>
        </w:rPr>
        <w:t>Принципал</w:t>
      </w:r>
      <w:r w:rsidR="00A662CD">
        <w:rPr>
          <w:rFonts w:ascii="Times New Roman" w:hAnsi="Times New Roman" w:cs="Times New Roman"/>
          <w:b/>
          <w:sz w:val="24"/>
          <w:szCs w:val="24"/>
        </w:rPr>
        <w:t xml:space="preserve"> вправе</w:t>
      </w:r>
      <w:r w:rsidR="005B31B5">
        <w:rPr>
          <w:rFonts w:ascii="Times New Roman" w:hAnsi="Times New Roman" w:cs="Times New Roman"/>
          <w:b/>
          <w:sz w:val="24"/>
          <w:szCs w:val="24"/>
        </w:rPr>
        <w:t>:</w:t>
      </w:r>
    </w:p>
    <w:p w14:paraId="4DB8F749" w14:textId="77777777" w:rsidR="00FA5D0C" w:rsidRDefault="00E10B95" w:rsidP="008E4A31">
      <w:pPr>
        <w:pStyle w:val="ConsNonformat"/>
        <w:widowControl/>
        <w:tabs>
          <w:tab w:val="left" w:pos="1080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2.5.1.</w:t>
      </w:r>
      <w:r w:rsidR="00055312">
        <w:rPr>
          <w:rFonts w:ascii="Times New Roman" w:hAnsi="Times New Roman" w:cs="Times New Roman"/>
          <w:sz w:val="24"/>
          <w:szCs w:val="24"/>
        </w:rPr>
        <w:tab/>
      </w:r>
      <w:r w:rsidRPr="00290476">
        <w:rPr>
          <w:rFonts w:ascii="Times New Roman" w:hAnsi="Times New Roman" w:cs="Times New Roman"/>
          <w:sz w:val="24"/>
          <w:szCs w:val="24"/>
        </w:rPr>
        <w:t xml:space="preserve">В любое время проверять ход исполнения </w:t>
      </w:r>
      <w:r w:rsidR="00DB03CA">
        <w:rPr>
          <w:rFonts w:ascii="Times New Roman" w:hAnsi="Times New Roman" w:cs="Times New Roman"/>
          <w:sz w:val="24"/>
          <w:szCs w:val="24"/>
        </w:rPr>
        <w:t>Агентом своих обязанностей по настоящему Договору</w:t>
      </w:r>
      <w:r w:rsidR="00FA5D0C">
        <w:rPr>
          <w:rFonts w:ascii="Times New Roman" w:hAnsi="Times New Roman" w:cs="Times New Roman"/>
          <w:sz w:val="24"/>
          <w:szCs w:val="24"/>
        </w:rPr>
        <w:t>, в том числе посредством:</w:t>
      </w:r>
    </w:p>
    <w:p w14:paraId="4BF38E80" w14:textId="77777777" w:rsidR="00FA5D0C" w:rsidRPr="00FA5D0C" w:rsidRDefault="00FA5D0C" w:rsidP="008E4A31">
      <w:pPr>
        <w:pStyle w:val="ConsNonformat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5D0C">
        <w:rPr>
          <w:rFonts w:ascii="Times New Roman" w:hAnsi="Times New Roman" w:cs="Times New Roman"/>
          <w:sz w:val="24"/>
          <w:szCs w:val="24"/>
        </w:rPr>
        <w:t>олуч</w:t>
      </w:r>
      <w:r>
        <w:rPr>
          <w:rFonts w:ascii="Times New Roman" w:hAnsi="Times New Roman" w:cs="Times New Roman"/>
          <w:sz w:val="24"/>
          <w:szCs w:val="24"/>
        </w:rPr>
        <w:t xml:space="preserve">ения </w:t>
      </w:r>
      <w:r w:rsidRPr="00FA5D0C">
        <w:rPr>
          <w:rFonts w:ascii="Times New Roman" w:hAnsi="Times New Roman" w:cs="Times New Roman"/>
          <w:sz w:val="24"/>
          <w:szCs w:val="24"/>
        </w:rPr>
        <w:t>письменны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FA5D0C">
        <w:rPr>
          <w:rFonts w:ascii="Times New Roman" w:hAnsi="Times New Roman" w:cs="Times New Roman"/>
          <w:sz w:val="24"/>
          <w:szCs w:val="24"/>
        </w:rPr>
        <w:t xml:space="preserve"> и устны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FA5D0C">
        <w:rPr>
          <w:rFonts w:ascii="Times New Roman" w:hAnsi="Times New Roman" w:cs="Times New Roman"/>
          <w:sz w:val="24"/>
          <w:szCs w:val="24"/>
        </w:rPr>
        <w:t xml:space="preserve"> отчет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FA5D0C">
        <w:rPr>
          <w:rFonts w:ascii="Times New Roman" w:hAnsi="Times New Roman" w:cs="Times New Roman"/>
          <w:sz w:val="24"/>
          <w:szCs w:val="24"/>
        </w:rPr>
        <w:t xml:space="preserve"> от работников Агента, получивших от Принципала доверенности на представление интересов;</w:t>
      </w:r>
    </w:p>
    <w:p w14:paraId="59AE9C51" w14:textId="77777777" w:rsidR="00E10B95" w:rsidRDefault="00FA5D0C" w:rsidP="008E4A31">
      <w:pPr>
        <w:pStyle w:val="ConsNonformat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D0C">
        <w:rPr>
          <w:rFonts w:ascii="Times New Roman" w:hAnsi="Times New Roman" w:cs="Times New Roman"/>
          <w:sz w:val="24"/>
          <w:szCs w:val="24"/>
        </w:rPr>
        <w:t>участ</w:t>
      </w:r>
      <w:r>
        <w:rPr>
          <w:rFonts w:ascii="Times New Roman" w:hAnsi="Times New Roman" w:cs="Times New Roman"/>
          <w:sz w:val="24"/>
          <w:szCs w:val="24"/>
        </w:rPr>
        <w:t>ия</w:t>
      </w:r>
      <w:r w:rsidRPr="00FA5D0C">
        <w:rPr>
          <w:rFonts w:ascii="Times New Roman" w:hAnsi="Times New Roman" w:cs="Times New Roman"/>
          <w:sz w:val="24"/>
          <w:szCs w:val="24"/>
        </w:rPr>
        <w:t xml:space="preserve"> в переговорах, встречах, консультациях и других мероприятиях с участием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FA5D0C">
        <w:rPr>
          <w:rFonts w:ascii="Times New Roman" w:hAnsi="Times New Roman" w:cs="Times New Roman"/>
          <w:sz w:val="24"/>
          <w:szCs w:val="24"/>
        </w:rPr>
        <w:t>олжников и других лиц, проводимых Агентом в целях исполнения настоящего Договора</w:t>
      </w:r>
      <w:r w:rsidR="00E10B95" w:rsidRPr="00290476">
        <w:rPr>
          <w:rFonts w:ascii="Times New Roman" w:hAnsi="Times New Roman" w:cs="Times New Roman"/>
          <w:sz w:val="24"/>
          <w:szCs w:val="24"/>
        </w:rPr>
        <w:t>.</w:t>
      </w:r>
    </w:p>
    <w:p w14:paraId="1AAFA4C6" w14:textId="77777777" w:rsidR="00FA5D0C" w:rsidRPr="00FA5D0C" w:rsidRDefault="00FA5D0C" w:rsidP="008E4A31">
      <w:pPr>
        <w:pStyle w:val="Con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D0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A5D0C">
        <w:rPr>
          <w:rFonts w:ascii="Times New Roman" w:hAnsi="Times New Roman" w:cs="Times New Roman"/>
          <w:sz w:val="24"/>
          <w:szCs w:val="24"/>
        </w:rPr>
        <w:t>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5D0C">
        <w:rPr>
          <w:rFonts w:ascii="Times New Roman" w:hAnsi="Times New Roman" w:cs="Times New Roman"/>
          <w:sz w:val="24"/>
          <w:szCs w:val="24"/>
        </w:rPr>
        <w:t>Требовать от Агента отчета о причинах невыполнения своих обязательств, предусмотренных Договором.</w:t>
      </w:r>
    </w:p>
    <w:p w14:paraId="5F50EF22" w14:textId="77777777" w:rsidR="00FA5D0C" w:rsidRPr="00FA5D0C" w:rsidRDefault="00FA5D0C" w:rsidP="008E4A31">
      <w:pPr>
        <w:pStyle w:val="Con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D0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A5D0C">
        <w:rPr>
          <w:rFonts w:ascii="Times New Roman" w:hAnsi="Times New Roman" w:cs="Times New Roman"/>
          <w:sz w:val="24"/>
          <w:szCs w:val="24"/>
        </w:rPr>
        <w:t>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5D0C">
        <w:rPr>
          <w:rFonts w:ascii="Times New Roman" w:hAnsi="Times New Roman" w:cs="Times New Roman"/>
          <w:sz w:val="24"/>
          <w:szCs w:val="24"/>
        </w:rPr>
        <w:t>В случае расторжения или истечения срока действия настоящего Договора, отозвать доверенности, выданные на работников Агента.</w:t>
      </w:r>
    </w:p>
    <w:p w14:paraId="3EF2D5D3" w14:textId="77777777" w:rsidR="00FA5D0C" w:rsidRDefault="00FA5D0C" w:rsidP="008E4A31">
      <w:pPr>
        <w:pStyle w:val="ConsNonformat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501DDC4" w14:textId="77777777" w:rsidR="00FA5D0C" w:rsidRDefault="00FA5D0C" w:rsidP="008E4A31">
      <w:pPr>
        <w:pStyle w:val="ConsNonformat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D0C">
        <w:rPr>
          <w:rFonts w:ascii="Times New Roman" w:hAnsi="Times New Roman" w:cs="Times New Roman"/>
          <w:sz w:val="24"/>
          <w:szCs w:val="24"/>
        </w:rPr>
        <w:t>По согласованию сторон перечень прав Принципала может быть дополнен.</w:t>
      </w:r>
    </w:p>
    <w:p w14:paraId="33A56113" w14:textId="77777777" w:rsidR="00563E2B" w:rsidRPr="00290476" w:rsidRDefault="00563E2B" w:rsidP="00055312">
      <w:pPr>
        <w:pStyle w:val="ConsNonformat"/>
        <w:widowControl/>
        <w:tabs>
          <w:tab w:val="left" w:pos="1080"/>
          <w:tab w:val="num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89EA92" w14:textId="77777777" w:rsidR="00E10B95" w:rsidRPr="00F159A2" w:rsidRDefault="00E10B95" w:rsidP="008E4A31">
      <w:pPr>
        <w:pStyle w:val="HTML"/>
        <w:numPr>
          <w:ilvl w:val="1"/>
          <w:numId w:val="2"/>
        </w:numPr>
        <w:tabs>
          <w:tab w:val="clear" w:pos="916"/>
          <w:tab w:val="clear" w:pos="1260"/>
          <w:tab w:val="clear" w:pos="1832"/>
          <w:tab w:val="left" w:pos="1134"/>
        </w:tabs>
        <w:ind w:left="0" w:right="7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59A2">
        <w:rPr>
          <w:rFonts w:ascii="Times New Roman" w:hAnsi="Times New Roman" w:cs="Times New Roman"/>
          <w:b/>
          <w:sz w:val="24"/>
          <w:szCs w:val="24"/>
        </w:rPr>
        <w:t>Принципал не вправе:</w:t>
      </w:r>
    </w:p>
    <w:p w14:paraId="47F8C69E" w14:textId="77777777" w:rsidR="00E10B95" w:rsidRPr="00290476" w:rsidRDefault="00E10B95" w:rsidP="008E4A31">
      <w:pPr>
        <w:pStyle w:val="ConsNonformat"/>
        <w:widowControl/>
        <w:tabs>
          <w:tab w:val="num" w:pos="1134"/>
          <w:tab w:val="left" w:pos="1418"/>
          <w:tab w:val="num" w:pos="18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59A2">
        <w:rPr>
          <w:rFonts w:ascii="Times New Roman" w:hAnsi="Times New Roman" w:cs="Times New Roman"/>
          <w:sz w:val="24"/>
          <w:szCs w:val="24"/>
        </w:rPr>
        <w:t>2.6.1.</w:t>
      </w:r>
      <w:r w:rsidR="00055312">
        <w:rPr>
          <w:rFonts w:ascii="Times New Roman" w:hAnsi="Times New Roman" w:cs="Times New Roman"/>
          <w:sz w:val="24"/>
          <w:szCs w:val="24"/>
        </w:rPr>
        <w:tab/>
      </w:r>
      <w:r w:rsidRPr="00F159A2">
        <w:rPr>
          <w:rFonts w:ascii="Times New Roman" w:hAnsi="Times New Roman" w:cs="Times New Roman"/>
          <w:sz w:val="24"/>
          <w:szCs w:val="24"/>
        </w:rPr>
        <w:t xml:space="preserve">В течение срока взыскания, Принципал не имеет права без согласования с Агентом уступать свои права требования к </w:t>
      </w:r>
      <w:r w:rsidR="00FA5D0C">
        <w:rPr>
          <w:rFonts w:ascii="Times New Roman" w:hAnsi="Times New Roman" w:cs="Times New Roman"/>
          <w:sz w:val="24"/>
          <w:szCs w:val="24"/>
        </w:rPr>
        <w:t>Должникам</w:t>
      </w:r>
      <w:r w:rsidRPr="00F159A2">
        <w:rPr>
          <w:rFonts w:ascii="Times New Roman" w:hAnsi="Times New Roman" w:cs="Times New Roman"/>
          <w:sz w:val="24"/>
          <w:szCs w:val="24"/>
        </w:rPr>
        <w:t xml:space="preserve">, перечисленным в Реестре, заключать с </w:t>
      </w:r>
      <w:r w:rsidR="00FA5D0C">
        <w:rPr>
          <w:rFonts w:ascii="Times New Roman" w:hAnsi="Times New Roman" w:cs="Times New Roman"/>
          <w:sz w:val="24"/>
          <w:szCs w:val="24"/>
        </w:rPr>
        <w:t>Должниками</w:t>
      </w:r>
      <w:r w:rsidR="00FA5D0C" w:rsidRPr="00F159A2">
        <w:rPr>
          <w:rFonts w:ascii="Times New Roman" w:hAnsi="Times New Roman" w:cs="Times New Roman"/>
          <w:sz w:val="24"/>
          <w:szCs w:val="24"/>
        </w:rPr>
        <w:t xml:space="preserve"> </w:t>
      </w:r>
      <w:r w:rsidRPr="00F159A2">
        <w:rPr>
          <w:rFonts w:ascii="Times New Roman" w:hAnsi="Times New Roman" w:cs="Times New Roman"/>
          <w:sz w:val="24"/>
          <w:szCs w:val="24"/>
        </w:rPr>
        <w:t>соглашения об отступном или новации обязательства, прощать задолженность, давать рассрочку исполнения, а также</w:t>
      </w:r>
      <w:r w:rsidRPr="00290476">
        <w:rPr>
          <w:rFonts w:ascii="Times New Roman" w:hAnsi="Times New Roman" w:cs="Times New Roman"/>
          <w:sz w:val="24"/>
          <w:szCs w:val="24"/>
        </w:rPr>
        <w:t xml:space="preserve"> давать </w:t>
      </w:r>
      <w:r w:rsidR="00FA5D0C">
        <w:rPr>
          <w:rFonts w:ascii="Times New Roman" w:hAnsi="Times New Roman" w:cs="Times New Roman"/>
          <w:sz w:val="24"/>
          <w:szCs w:val="24"/>
        </w:rPr>
        <w:t>Должникам</w:t>
      </w:r>
      <w:r w:rsidR="00FA5D0C" w:rsidRPr="00290476">
        <w:rPr>
          <w:rFonts w:ascii="Times New Roman" w:hAnsi="Times New Roman" w:cs="Times New Roman"/>
          <w:sz w:val="24"/>
          <w:szCs w:val="24"/>
        </w:rPr>
        <w:t xml:space="preserve"> </w:t>
      </w:r>
      <w:r w:rsidRPr="00290476">
        <w:rPr>
          <w:rFonts w:ascii="Times New Roman" w:hAnsi="Times New Roman" w:cs="Times New Roman"/>
          <w:sz w:val="24"/>
          <w:szCs w:val="24"/>
        </w:rPr>
        <w:t>разрешения или указания о перечислении денежных средств в уплату задо</w:t>
      </w:r>
      <w:r w:rsidR="001F18F5">
        <w:rPr>
          <w:rFonts w:ascii="Times New Roman" w:hAnsi="Times New Roman" w:cs="Times New Roman"/>
          <w:sz w:val="24"/>
          <w:szCs w:val="24"/>
        </w:rPr>
        <w:t>лженности на счета третьих лиц.</w:t>
      </w:r>
    </w:p>
    <w:p w14:paraId="2DE88499" w14:textId="77777777" w:rsidR="00FB03AA" w:rsidRPr="00290476" w:rsidRDefault="00FB03AA" w:rsidP="008E4A31">
      <w:pPr>
        <w:pStyle w:val="ConsNonformat"/>
        <w:widowControl/>
        <w:tabs>
          <w:tab w:val="left" w:pos="1134"/>
          <w:tab w:val="left" w:pos="1418"/>
          <w:tab w:val="num" w:pos="18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2.6.2.</w:t>
      </w:r>
      <w:r w:rsidR="00055312">
        <w:rPr>
          <w:rFonts w:ascii="Times New Roman" w:hAnsi="Times New Roman" w:cs="Times New Roman"/>
          <w:sz w:val="24"/>
          <w:szCs w:val="24"/>
        </w:rPr>
        <w:tab/>
      </w:r>
      <w:r w:rsidR="00572CDC" w:rsidRPr="00290476">
        <w:rPr>
          <w:rFonts w:ascii="Times New Roman" w:hAnsi="Times New Roman" w:cs="Times New Roman"/>
          <w:sz w:val="24"/>
          <w:szCs w:val="24"/>
        </w:rPr>
        <w:t xml:space="preserve">Без письменного согласия </w:t>
      </w:r>
      <w:r w:rsidR="001F18F5">
        <w:rPr>
          <w:rFonts w:ascii="Times New Roman" w:hAnsi="Times New Roman" w:cs="Times New Roman"/>
          <w:sz w:val="24"/>
          <w:szCs w:val="24"/>
        </w:rPr>
        <w:t>Агента</w:t>
      </w:r>
      <w:r w:rsidR="00572CDC" w:rsidRPr="00290476">
        <w:rPr>
          <w:rFonts w:ascii="Times New Roman" w:hAnsi="Times New Roman" w:cs="Times New Roman"/>
          <w:sz w:val="24"/>
          <w:szCs w:val="24"/>
        </w:rPr>
        <w:t>, с</w:t>
      </w:r>
      <w:r w:rsidRPr="00290476">
        <w:rPr>
          <w:rFonts w:ascii="Times New Roman" w:hAnsi="Times New Roman" w:cs="Times New Roman"/>
          <w:sz w:val="24"/>
          <w:szCs w:val="24"/>
        </w:rPr>
        <w:t>амостоятельно осуществлять взыскание задолженности, являющейся предметом по настоящему договору, либо давать поручение взыскать указанную задолженность третьим лицам.</w:t>
      </w:r>
    </w:p>
    <w:p w14:paraId="4C33BC52" w14:textId="77777777" w:rsidR="0082052E" w:rsidRPr="00290476" w:rsidRDefault="0082052E" w:rsidP="00A662CD">
      <w:pPr>
        <w:pStyle w:val="ConsNonformat"/>
        <w:widowControl/>
        <w:tabs>
          <w:tab w:val="left" w:pos="1080"/>
          <w:tab w:val="num" w:pos="180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7CC6E5A" w14:textId="77777777" w:rsidR="001E7014" w:rsidRPr="00190953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65B33">
        <w:rPr>
          <w:rFonts w:ascii="Times New Roman" w:hAnsi="Times New Roman" w:cs="Times New Roman"/>
          <w:b/>
          <w:caps/>
          <w:sz w:val="24"/>
          <w:szCs w:val="24"/>
        </w:rPr>
        <w:t>Порядок исполнения договора</w:t>
      </w:r>
    </w:p>
    <w:p w14:paraId="78B2675B" w14:textId="77777777" w:rsidR="00A662CD" w:rsidRPr="001F18F5" w:rsidRDefault="00A662CD" w:rsidP="001F18F5">
      <w:pPr>
        <w:spacing w:before="0" w:after="0"/>
        <w:rPr>
          <w:caps/>
        </w:rPr>
      </w:pPr>
    </w:p>
    <w:p w14:paraId="6F340737" w14:textId="77777777" w:rsidR="00E10B95" w:rsidRPr="00290476" w:rsidRDefault="00E10B95" w:rsidP="008E4A31">
      <w:pPr>
        <w:numPr>
          <w:ilvl w:val="1"/>
          <w:numId w:val="4"/>
        </w:numPr>
        <w:tabs>
          <w:tab w:val="clear" w:pos="360"/>
          <w:tab w:val="num" w:pos="851"/>
          <w:tab w:val="left" w:pos="1134"/>
        </w:tabs>
        <w:spacing w:before="0" w:after="0"/>
        <w:ind w:left="0" w:firstLine="709"/>
        <w:jc w:val="both"/>
      </w:pPr>
      <w:r w:rsidRPr="00290476">
        <w:t xml:space="preserve">Принципал передает Агенту поручение на взыскание задолженности физических лиц по отдельному Реестру должников (Приложение </w:t>
      </w:r>
      <w:r w:rsidR="00AD3066">
        <w:t>№</w:t>
      </w:r>
      <w:r w:rsidRPr="00290476">
        <w:t xml:space="preserve">1) в течение срока действия Договора, в порядке, </w:t>
      </w:r>
      <w:r w:rsidR="001F18F5">
        <w:t>установленном разделом</w:t>
      </w:r>
      <w:r w:rsidRPr="00290476">
        <w:t xml:space="preserve"> 3</w:t>
      </w:r>
      <w:r w:rsidR="00D76985">
        <w:t xml:space="preserve"> </w:t>
      </w:r>
      <w:r w:rsidR="00781A1F">
        <w:t xml:space="preserve">настоящего </w:t>
      </w:r>
      <w:r w:rsidRPr="00290476">
        <w:t>Договора</w:t>
      </w:r>
      <w:r w:rsidR="0047749F">
        <w:t>.</w:t>
      </w:r>
    </w:p>
    <w:p w14:paraId="3A05BE3E" w14:textId="77777777" w:rsidR="00E10B95" w:rsidRPr="00290476" w:rsidRDefault="00DC535E" w:rsidP="008E4A31">
      <w:pPr>
        <w:numPr>
          <w:ilvl w:val="1"/>
          <w:numId w:val="4"/>
        </w:numPr>
        <w:tabs>
          <w:tab w:val="clear" w:pos="360"/>
          <w:tab w:val="num" w:pos="851"/>
          <w:tab w:val="left" w:pos="1134"/>
        </w:tabs>
        <w:spacing w:before="0" w:after="0"/>
        <w:ind w:left="0" w:firstLine="709"/>
        <w:jc w:val="both"/>
      </w:pPr>
      <w:r>
        <w:t>П</w:t>
      </w:r>
      <w:r w:rsidR="00E10B95" w:rsidRPr="00290476">
        <w:t>осле подписания настоящего Договора</w:t>
      </w:r>
      <w:r w:rsidR="00C07657" w:rsidRPr="00290476">
        <w:t xml:space="preserve"> в </w:t>
      </w:r>
      <w:r w:rsidR="00485087" w:rsidRPr="00290476">
        <w:t>пяти</w:t>
      </w:r>
      <w:r w:rsidR="00C07657" w:rsidRPr="00290476">
        <w:t>дневный срок</w:t>
      </w:r>
      <w:r w:rsidRPr="00DC535E">
        <w:t xml:space="preserve"> </w:t>
      </w:r>
      <w:r w:rsidRPr="00290476">
        <w:t>Принципал готовит и направляет Агенту</w:t>
      </w:r>
      <w:r w:rsidRPr="00DC535E">
        <w:t xml:space="preserve"> </w:t>
      </w:r>
      <w:r w:rsidRPr="00290476">
        <w:t>Реестр должников</w:t>
      </w:r>
      <w:r w:rsidR="00E10B95" w:rsidRPr="00290476">
        <w:t>. Последующие Реестры должников передаются Агенту по мере наличия у Принципала такой необходимости</w:t>
      </w:r>
      <w:r w:rsidR="00C07657" w:rsidRPr="00290476">
        <w:t>.</w:t>
      </w:r>
    </w:p>
    <w:p w14:paraId="096034B5" w14:textId="77777777" w:rsidR="00E10B95" w:rsidRDefault="00E10B95" w:rsidP="008E4A31">
      <w:pPr>
        <w:numPr>
          <w:ilvl w:val="1"/>
          <w:numId w:val="4"/>
        </w:numPr>
        <w:tabs>
          <w:tab w:val="clear" w:pos="360"/>
          <w:tab w:val="num" w:pos="851"/>
          <w:tab w:val="left" w:pos="1134"/>
        </w:tabs>
        <w:spacing w:before="0" w:after="0"/>
        <w:ind w:left="0" w:firstLine="709"/>
        <w:jc w:val="both"/>
        <w:rPr>
          <w:spacing w:val="-4"/>
        </w:rPr>
      </w:pPr>
      <w:r w:rsidRPr="005B31B5">
        <w:rPr>
          <w:spacing w:val="-4"/>
        </w:rPr>
        <w:t>Реестр должников готовится Принципалом на бумажном носителе с одновременным направлением Агенту электронного варианта реестра. Реестр на бумажном носителе содержит минимальное количество информации о должнике, необходимое для полной идентификации должника. В течение 1 (</w:t>
      </w:r>
      <w:r w:rsidR="00D76985" w:rsidRPr="005B31B5">
        <w:rPr>
          <w:spacing w:val="-4"/>
        </w:rPr>
        <w:t>о</w:t>
      </w:r>
      <w:r w:rsidRPr="005B31B5">
        <w:rPr>
          <w:spacing w:val="-4"/>
        </w:rPr>
        <w:t>дного) рабочего дня после получения Реестра должников Агент обязуется подписать его и передать один экземпляр Принципалу. Электронный вариант реестра содержит всю имеющуюся у Принципала информацию, при этом не все поля реестра могут быть заполнены.</w:t>
      </w:r>
    </w:p>
    <w:p w14:paraId="4AD2B19C" w14:textId="77777777" w:rsidR="00E10B95" w:rsidRDefault="00E10B95" w:rsidP="008E4A31">
      <w:pPr>
        <w:numPr>
          <w:ilvl w:val="1"/>
          <w:numId w:val="4"/>
        </w:numPr>
        <w:tabs>
          <w:tab w:val="clear" w:pos="360"/>
          <w:tab w:val="num" w:pos="851"/>
          <w:tab w:val="left" w:pos="1134"/>
        </w:tabs>
        <w:spacing w:before="0" w:after="0"/>
        <w:ind w:left="0" w:firstLine="709"/>
        <w:jc w:val="both"/>
      </w:pPr>
      <w:r w:rsidRPr="00A630AB">
        <w:t xml:space="preserve">Агент, </w:t>
      </w:r>
      <w:r w:rsidR="00E854A0" w:rsidRPr="00A630AB">
        <w:t>после</w:t>
      </w:r>
      <w:r w:rsidRPr="00A630AB">
        <w:t xml:space="preserve"> получения </w:t>
      </w:r>
      <w:r w:rsidR="00F71365" w:rsidRPr="00A630AB">
        <w:t>от</w:t>
      </w:r>
      <w:r w:rsidRPr="00A630AB">
        <w:t xml:space="preserve"> Принципала</w:t>
      </w:r>
      <w:r w:rsidR="00E854A0" w:rsidRPr="00A630AB">
        <w:t xml:space="preserve"> реестра должников и в случае необходимости</w:t>
      </w:r>
      <w:r w:rsidRPr="00A630AB">
        <w:t>, запрашивает у Принципала доверенности</w:t>
      </w:r>
      <w:r w:rsidR="005F44E5">
        <w:t>,</w:t>
      </w:r>
      <w:r w:rsidRPr="00A630AB">
        <w:t xml:space="preserve"> уполномочивающие сотрудников Агента на совершение определенных процессуальных действий</w:t>
      </w:r>
      <w:r w:rsidR="008C293B" w:rsidRPr="00A630AB">
        <w:t>.</w:t>
      </w:r>
    </w:p>
    <w:p w14:paraId="0FF48DCF" w14:textId="77777777" w:rsidR="005F44E5" w:rsidRPr="008E4A31" w:rsidRDefault="005F44E5" w:rsidP="008E4A31">
      <w:pPr>
        <w:numPr>
          <w:ilvl w:val="1"/>
          <w:numId w:val="4"/>
        </w:numPr>
        <w:tabs>
          <w:tab w:val="clear" w:pos="360"/>
          <w:tab w:val="num" w:pos="851"/>
          <w:tab w:val="left" w:pos="1134"/>
        </w:tabs>
        <w:spacing w:before="0" w:after="0"/>
        <w:ind w:left="0" w:firstLine="709"/>
        <w:jc w:val="both"/>
      </w:pPr>
      <w:r w:rsidRPr="008E4A31">
        <w:t xml:space="preserve">Агент, после получения от Принципала </w:t>
      </w:r>
      <w:r>
        <w:t>Р</w:t>
      </w:r>
      <w:r w:rsidRPr="008E4A31">
        <w:t>еестра должников</w:t>
      </w:r>
      <w:r>
        <w:t xml:space="preserve"> и доверен</w:t>
      </w:r>
      <w:r w:rsidR="008E4A31">
        <w:t>н</w:t>
      </w:r>
      <w:r>
        <w:t>остей, определенных п.3.4. настоящего Договора,</w:t>
      </w:r>
      <w:r w:rsidRPr="008E4A31">
        <w:t xml:space="preserve"> </w:t>
      </w:r>
      <w:r>
        <w:t>п</w:t>
      </w:r>
      <w:r w:rsidRPr="00AF2137">
        <w:t>ри</w:t>
      </w:r>
      <w:r>
        <w:t>нимает</w:t>
      </w:r>
      <w:r w:rsidRPr="00AF2137">
        <w:t xml:space="preserve"> у </w:t>
      </w:r>
      <w:r>
        <w:t>исполнителя коммунальных услуг, указанного в п.1.1. настоящего Договора,</w:t>
      </w:r>
      <w:r w:rsidRPr="00AF2137">
        <w:t xml:space="preserve"> </w:t>
      </w:r>
      <w:r w:rsidRPr="004F10C1">
        <w:t>все необходимы</w:t>
      </w:r>
      <w:r>
        <w:t>е</w:t>
      </w:r>
      <w:r w:rsidRPr="004F10C1">
        <w:t xml:space="preserve"> документ</w:t>
      </w:r>
      <w:r>
        <w:t>ы</w:t>
      </w:r>
      <w:r w:rsidRPr="004F10C1">
        <w:t xml:space="preserve">, подтверждающих права </w:t>
      </w:r>
      <w:r w:rsidRPr="004F10C1">
        <w:lastRenderedPageBreak/>
        <w:t xml:space="preserve">требования уплаты задолженности </w:t>
      </w:r>
      <w:r>
        <w:t>Должников</w:t>
      </w:r>
      <w:r w:rsidRPr="004F10C1">
        <w:t xml:space="preserve"> за предоставленные </w:t>
      </w:r>
      <w:r>
        <w:t>исполнителем коммунальных услуг</w:t>
      </w:r>
      <w:r w:rsidRPr="004F10C1">
        <w:t xml:space="preserve"> жилищно-коммунальные услуги</w:t>
      </w:r>
      <w:r w:rsidRPr="00AF2137">
        <w:t xml:space="preserve">, перешедшие по договорам цессии к </w:t>
      </w:r>
      <w:r>
        <w:t>Принципалу</w:t>
      </w:r>
      <w:r w:rsidRPr="00366EF3">
        <w:t xml:space="preserve">, в виде надлежащим образом заверенных </w:t>
      </w:r>
      <w:r>
        <w:t>исполнителем коммунальных услуг</w:t>
      </w:r>
      <w:r w:rsidRPr="00366EF3">
        <w:t xml:space="preserve"> копий, а также подлинники судебных актов, исполнительных документов, соглашений о рассрочк</w:t>
      </w:r>
      <w:r>
        <w:t>е, отсрочке</w:t>
      </w:r>
      <w:r w:rsidRPr="00366EF3">
        <w:t xml:space="preserve"> погашения задолженности</w:t>
      </w:r>
      <w:r w:rsidR="00B558F7">
        <w:t>, копии учредительных документов Принципала</w:t>
      </w:r>
      <w:r w:rsidRPr="00366EF3">
        <w:t>.</w:t>
      </w:r>
    </w:p>
    <w:p w14:paraId="33F0F366" w14:textId="77777777" w:rsidR="005F44E5" w:rsidRPr="00366EF3" w:rsidRDefault="005F44E5" w:rsidP="005F44E5">
      <w:pPr>
        <w:pStyle w:val="af0"/>
        <w:tabs>
          <w:tab w:val="left" w:pos="1134"/>
        </w:tabs>
        <w:ind w:left="0" w:firstLine="709"/>
        <w:jc w:val="both"/>
      </w:pPr>
      <w:r w:rsidRPr="00366EF3">
        <w:t xml:space="preserve">В частности, обязательной </w:t>
      </w:r>
      <w:r>
        <w:t>приемке-</w:t>
      </w:r>
      <w:r w:rsidRPr="00366EF3">
        <w:t>передаче подлежат:</w:t>
      </w:r>
    </w:p>
    <w:p w14:paraId="3DB6688C" w14:textId="77777777" w:rsidR="005F44E5" w:rsidRPr="00366EF3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t>к</w:t>
      </w:r>
      <w:r w:rsidRPr="00366EF3">
        <w:t>опии протоколов общего собрания о выборе управляющей организации и утверждении договора управления;</w:t>
      </w:r>
    </w:p>
    <w:p w14:paraId="19D58A32" w14:textId="77777777" w:rsidR="005F44E5" w:rsidRPr="00366EF3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t>к</w:t>
      </w:r>
      <w:r w:rsidRPr="00366EF3">
        <w:t>опии договоров управления, подписанные одним из собственников;</w:t>
      </w:r>
    </w:p>
    <w:p w14:paraId="302350A5" w14:textId="77777777" w:rsidR="005F44E5" w:rsidRPr="00366EF3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t>р</w:t>
      </w:r>
      <w:r w:rsidRPr="00366EF3">
        <w:t>асчеты задолженности за жилищно-коммунальные услуги;</w:t>
      </w:r>
    </w:p>
    <w:p w14:paraId="55D9916C" w14:textId="77777777" w:rsidR="005F44E5" w:rsidRPr="00366EF3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t>р</w:t>
      </w:r>
      <w:r w:rsidRPr="00366EF3">
        <w:t xml:space="preserve">асчеты </w:t>
      </w:r>
      <w:r>
        <w:t>штрафных санкций (</w:t>
      </w:r>
      <w:r w:rsidRPr="00366EF3">
        <w:t>пеней</w:t>
      </w:r>
      <w:r>
        <w:t xml:space="preserve"> и пр.)</w:t>
      </w:r>
      <w:r w:rsidRPr="00366EF3">
        <w:t>;</w:t>
      </w:r>
    </w:p>
    <w:p w14:paraId="16ACC104" w14:textId="77777777" w:rsidR="005F44E5" w:rsidRPr="00366EF3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t>с</w:t>
      </w:r>
      <w:r w:rsidRPr="00366EF3">
        <w:t>оглашения о рассрочке, отсрочке погашения задолженности;</w:t>
      </w:r>
    </w:p>
    <w:p w14:paraId="7C7575B0" w14:textId="77777777" w:rsidR="005F44E5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t>и</w:t>
      </w:r>
      <w:r w:rsidRPr="00366EF3">
        <w:t xml:space="preserve">меющиеся акты о проживании (не проживании) </w:t>
      </w:r>
      <w:r>
        <w:t>Д</w:t>
      </w:r>
      <w:r w:rsidRPr="00366EF3">
        <w:t>олжников по известным адресам</w:t>
      </w:r>
      <w:r>
        <w:t>;</w:t>
      </w:r>
    </w:p>
    <w:p w14:paraId="4130ECD4" w14:textId="77777777" w:rsidR="005F44E5" w:rsidRPr="005F44E5" w:rsidRDefault="005F44E5" w:rsidP="005F44E5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</w:pPr>
      <w:r>
        <w:t>копии</w:t>
      </w:r>
      <w:r w:rsidRPr="00366EF3">
        <w:t xml:space="preserve"> материалов исполните</w:t>
      </w:r>
      <w:r>
        <w:t>льных производств по взысканию задолженности.</w:t>
      </w:r>
    </w:p>
    <w:p w14:paraId="0CFA5FA7" w14:textId="77777777" w:rsidR="005F44E5" w:rsidRDefault="005F44E5" w:rsidP="005F44E5">
      <w:pPr>
        <w:tabs>
          <w:tab w:val="num" w:pos="851"/>
          <w:tab w:val="left" w:pos="1134"/>
        </w:tabs>
        <w:spacing w:before="0" w:after="0"/>
        <w:ind w:firstLine="709"/>
        <w:jc w:val="both"/>
        <w:rPr>
          <w:spacing w:val="-4"/>
        </w:rPr>
      </w:pPr>
      <w:r>
        <w:rPr>
          <w:spacing w:val="-4"/>
        </w:rPr>
        <w:t>Факт приемки-передачи</w:t>
      </w:r>
      <w:r w:rsidRPr="00EF016C">
        <w:rPr>
          <w:spacing w:val="-4"/>
        </w:rPr>
        <w:t xml:space="preserve"> документов, предусмотренных </w:t>
      </w:r>
      <w:r>
        <w:rPr>
          <w:spacing w:val="-4"/>
        </w:rPr>
        <w:t xml:space="preserve">данным пунктом Договора, </w:t>
      </w:r>
      <w:r w:rsidRPr="00EF016C">
        <w:rPr>
          <w:spacing w:val="-4"/>
        </w:rPr>
        <w:t xml:space="preserve">оформляется </w:t>
      </w:r>
      <w:r>
        <w:rPr>
          <w:spacing w:val="-4"/>
        </w:rPr>
        <w:t xml:space="preserve">соответствующим </w:t>
      </w:r>
      <w:r w:rsidRPr="00EF016C">
        <w:rPr>
          <w:spacing w:val="-4"/>
        </w:rPr>
        <w:t>Актом</w:t>
      </w:r>
      <w:r>
        <w:rPr>
          <w:spacing w:val="-4"/>
        </w:rPr>
        <w:t>, подписываемым исполнителем коммунальных услуг, Принципалом и Агентом</w:t>
      </w:r>
      <w:r w:rsidRPr="00EF016C">
        <w:rPr>
          <w:spacing w:val="-4"/>
        </w:rPr>
        <w:t>.</w:t>
      </w:r>
    </w:p>
    <w:p w14:paraId="7C344CF3" w14:textId="77777777" w:rsidR="00B558F7" w:rsidRDefault="00B558F7" w:rsidP="00D74339">
      <w:pPr>
        <w:pStyle w:val="af0"/>
        <w:numPr>
          <w:ilvl w:val="1"/>
          <w:numId w:val="4"/>
        </w:numPr>
        <w:tabs>
          <w:tab w:val="clear" w:pos="360"/>
          <w:tab w:val="left" w:pos="1134"/>
          <w:tab w:val="num" w:pos="3261"/>
        </w:tabs>
        <w:ind w:left="0" w:firstLine="709"/>
        <w:jc w:val="both"/>
        <w:rPr>
          <w:spacing w:val="-4"/>
        </w:rPr>
      </w:pPr>
      <w:r>
        <w:rPr>
          <w:spacing w:val="-4"/>
        </w:rPr>
        <w:t>Копии перечисленных документов должны быть заверены подписью и печатью Принципала и переданы в течении 5 (пяти) рабочих дней с даты получения запроса Агента.</w:t>
      </w:r>
    </w:p>
    <w:p w14:paraId="7D790AD2" w14:textId="77777777" w:rsidR="00B558F7" w:rsidRPr="00D74339" w:rsidRDefault="00B558F7" w:rsidP="00D74339">
      <w:pPr>
        <w:pStyle w:val="af0"/>
        <w:numPr>
          <w:ilvl w:val="1"/>
          <w:numId w:val="4"/>
        </w:numPr>
        <w:tabs>
          <w:tab w:val="clear" w:pos="360"/>
          <w:tab w:val="left" w:pos="1134"/>
          <w:tab w:val="num" w:pos="1560"/>
        </w:tabs>
        <w:ind w:left="0" w:firstLine="709"/>
        <w:jc w:val="both"/>
        <w:rPr>
          <w:spacing w:val="-4"/>
        </w:rPr>
      </w:pPr>
      <w:r>
        <w:rPr>
          <w:spacing w:val="-4"/>
        </w:rPr>
        <w:t>При необходимости, в течение 5 (пяти) рабочих дней с даты получения запроса Агента, Принципал передает Агенту оригиналы документов (кроме учредительных документов Принципала). Передача оригиналов оформляется актом приема-передачи или распиской</w:t>
      </w:r>
      <w:r w:rsidR="005C572E">
        <w:rPr>
          <w:spacing w:val="-4"/>
        </w:rPr>
        <w:t>.</w:t>
      </w:r>
    </w:p>
    <w:p w14:paraId="27A126EE" w14:textId="77777777" w:rsidR="009E7079" w:rsidRPr="00290476" w:rsidRDefault="009E7079" w:rsidP="00DC535E">
      <w:pPr>
        <w:tabs>
          <w:tab w:val="left" w:pos="1080"/>
        </w:tabs>
        <w:spacing w:before="0" w:after="0"/>
        <w:jc w:val="both"/>
      </w:pPr>
    </w:p>
    <w:p w14:paraId="6C5F500D" w14:textId="77777777" w:rsidR="0082052E" w:rsidRPr="00190953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65B33">
        <w:rPr>
          <w:rFonts w:ascii="Times New Roman" w:hAnsi="Times New Roman" w:cs="Times New Roman"/>
          <w:b/>
          <w:caps/>
          <w:sz w:val="24"/>
          <w:szCs w:val="24"/>
        </w:rPr>
        <w:t>Порядок обмена документами</w:t>
      </w:r>
    </w:p>
    <w:p w14:paraId="1F8EE987" w14:textId="77777777" w:rsidR="00DC535E" w:rsidRPr="0082052E" w:rsidRDefault="00DC535E" w:rsidP="00DC535E">
      <w:pPr>
        <w:spacing w:before="0" w:after="0"/>
        <w:rPr>
          <w:b/>
          <w:caps/>
        </w:rPr>
      </w:pPr>
    </w:p>
    <w:p w14:paraId="48A19B9C" w14:textId="77777777" w:rsidR="00E10B95" w:rsidRPr="00290476" w:rsidRDefault="00E10B95" w:rsidP="008E4A31">
      <w:pPr>
        <w:pStyle w:val="ConsNonformat"/>
        <w:widowControl/>
        <w:numPr>
          <w:ilvl w:val="1"/>
          <w:numId w:val="5"/>
        </w:numPr>
        <w:tabs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Стороны обязаны назначить ответственных должностных лиц, уполномоченных вести переписку и принимать исполнение поручений в рамках настоящего Договора</w:t>
      </w:r>
      <w:r w:rsidR="0047616C">
        <w:rPr>
          <w:rFonts w:ascii="Times New Roman" w:hAnsi="Times New Roman" w:cs="Times New Roman"/>
          <w:sz w:val="24"/>
          <w:szCs w:val="24"/>
        </w:rPr>
        <w:t xml:space="preserve"> (</w:t>
      </w:r>
      <w:r w:rsidR="00AD3066">
        <w:rPr>
          <w:rFonts w:ascii="Times New Roman" w:hAnsi="Times New Roman" w:cs="Times New Roman"/>
          <w:sz w:val="24"/>
          <w:szCs w:val="24"/>
        </w:rPr>
        <w:t>раздел 10</w:t>
      </w:r>
      <w:r w:rsidR="0047616C">
        <w:rPr>
          <w:rFonts w:ascii="Times New Roman" w:hAnsi="Times New Roman" w:cs="Times New Roman"/>
          <w:sz w:val="24"/>
          <w:szCs w:val="24"/>
        </w:rPr>
        <w:t xml:space="preserve"> настояще</w:t>
      </w:r>
      <w:r w:rsidR="00AD3066">
        <w:rPr>
          <w:rFonts w:ascii="Times New Roman" w:hAnsi="Times New Roman" w:cs="Times New Roman"/>
          <w:sz w:val="24"/>
          <w:szCs w:val="24"/>
        </w:rPr>
        <w:t>го</w:t>
      </w:r>
      <w:r w:rsidR="0047616C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AD3066">
        <w:rPr>
          <w:rFonts w:ascii="Times New Roman" w:hAnsi="Times New Roman" w:cs="Times New Roman"/>
          <w:sz w:val="24"/>
          <w:szCs w:val="24"/>
        </w:rPr>
        <w:t>а</w:t>
      </w:r>
      <w:r w:rsidR="0047616C">
        <w:rPr>
          <w:rFonts w:ascii="Times New Roman" w:hAnsi="Times New Roman" w:cs="Times New Roman"/>
          <w:sz w:val="24"/>
          <w:szCs w:val="24"/>
        </w:rPr>
        <w:t>)</w:t>
      </w:r>
      <w:r w:rsidRPr="00290476">
        <w:rPr>
          <w:rFonts w:ascii="Times New Roman" w:hAnsi="Times New Roman" w:cs="Times New Roman"/>
          <w:sz w:val="24"/>
          <w:szCs w:val="24"/>
        </w:rPr>
        <w:t>.</w:t>
      </w:r>
    </w:p>
    <w:p w14:paraId="7ADB9905" w14:textId="77777777" w:rsidR="00E10B95" w:rsidRPr="00290476" w:rsidRDefault="00E10B95" w:rsidP="008E4A31">
      <w:pPr>
        <w:pStyle w:val="ConsNonformat"/>
        <w:widowControl/>
        <w:numPr>
          <w:ilvl w:val="1"/>
          <w:numId w:val="5"/>
        </w:numPr>
        <w:tabs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Стороны, руководствуясь п.</w:t>
      </w:r>
      <w:r w:rsidR="00DC535E">
        <w:rPr>
          <w:rFonts w:ascii="Times New Roman" w:hAnsi="Times New Roman" w:cs="Times New Roman"/>
          <w:sz w:val="24"/>
          <w:szCs w:val="24"/>
        </w:rPr>
        <w:t xml:space="preserve"> </w:t>
      </w:r>
      <w:r w:rsidRPr="00290476">
        <w:rPr>
          <w:rFonts w:ascii="Times New Roman" w:hAnsi="Times New Roman" w:cs="Times New Roman"/>
          <w:sz w:val="24"/>
          <w:szCs w:val="24"/>
        </w:rPr>
        <w:t>2 ст. 160 ГК РФ, устанавливают, что при электронном получении/отправлении документов, являющихся приложениями к настоящему договору, лицом, уполномоченным Стороной вести переписку, электронный адрес, указанный в протоколе передачи сообщения и подпись указанного лица в тексте такого сообщения (либо прикрепленного к сообщению файла) является аналогом собственноручной подписи уполномоченного лица. Такие сообщения являются подписанными должным образом соответствующей Стороной.</w:t>
      </w:r>
    </w:p>
    <w:p w14:paraId="558A3D7E" w14:textId="77777777" w:rsidR="00E10B95" w:rsidRPr="00290476" w:rsidRDefault="00E10B95" w:rsidP="008E4A31">
      <w:pPr>
        <w:pStyle w:val="ConsNonformat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 xml:space="preserve">В отношении обмена документами, являющимися основанием для расчетов между Сторонами, действует порядок, установленный п. </w:t>
      </w:r>
      <w:r w:rsidR="0086223C">
        <w:rPr>
          <w:rFonts w:ascii="Times New Roman" w:hAnsi="Times New Roman" w:cs="Times New Roman"/>
          <w:sz w:val="24"/>
          <w:szCs w:val="24"/>
        </w:rPr>
        <w:t>4.5.-4.6.</w:t>
      </w:r>
      <w:r w:rsidRPr="00290476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14:paraId="3365DB2C" w14:textId="77777777" w:rsidR="00E10B95" w:rsidRPr="00290476" w:rsidRDefault="00E10B95" w:rsidP="008E4A31">
      <w:pPr>
        <w:pStyle w:val="ConsNonformat"/>
        <w:widowControl/>
        <w:numPr>
          <w:ilvl w:val="1"/>
          <w:numId w:val="5"/>
        </w:numPr>
        <w:tabs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Переписка между Сторонами, связанная с исполнением настоящего Договора, осуществляется посредством личной передачи или при помощи электронной почты с обязательным дублированием информации на бумажном носителе, который является основным подтверждающим документом при возникновении споров. При этом электронными адресами Сторон, считаются адреса, указанные в настоящем договоре.</w:t>
      </w:r>
    </w:p>
    <w:p w14:paraId="6595FD00" w14:textId="77777777" w:rsidR="00E10B95" w:rsidRDefault="00E10B95" w:rsidP="008E4A31">
      <w:pPr>
        <w:pStyle w:val="ConsNonformat"/>
        <w:widowControl/>
        <w:numPr>
          <w:ilvl w:val="1"/>
          <w:numId w:val="5"/>
        </w:numPr>
        <w:tabs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Подтверждением получения/отправления электронного сообщения (Реестра Должников, уведомления, отчета, акта и иного документа) является дата электронного протокола передачи сообщения.</w:t>
      </w:r>
    </w:p>
    <w:p w14:paraId="4617D6EB" w14:textId="77777777" w:rsidR="00EB2936" w:rsidRPr="00EB2936" w:rsidRDefault="00EB2936" w:rsidP="008E4A31">
      <w:pPr>
        <w:pStyle w:val="ConsNonformat"/>
        <w:widowControl/>
        <w:numPr>
          <w:ilvl w:val="1"/>
          <w:numId w:val="5"/>
        </w:numPr>
        <w:tabs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36">
        <w:rPr>
          <w:rFonts w:ascii="Times New Roman" w:hAnsi="Times New Roman" w:cs="Times New Roman"/>
          <w:sz w:val="24"/>
          <w:szCs w:val="24"/>
        </w:rPr>
        <w:t xml:space="preserve">Агент ежемесячно в течение </w:t>
      </w:r>
      <w:r w:rsidR="00CC3035">
        <w:rPr>
          <w:rFonts w:ascii="Times New Roman" w:hAnsi="Times New Roman" w:cs="Times New Roman"/>
          <w:sz w:val="24"/>
          <w:szCs w:val="24"/>
        </w:rPr>
        <w:t>5 (пяти)</w:t>
      </w:r>
      <w:r w:rsidRPr="00EB2936">
        <w:rPr>
          <w:rFonts w:ascii="Times New Roman" w:hAnsi="Times New Roman" w:cs="Times New Roman"/>
          <w:sz w:val="24"/>
          <w:szCs w:val="24"/>
        </w:rPr>
        <w:t xml:space="preserve"> </w:t>
      </w:r>
      <w:r w:rsidR="006449D4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EB2936">
        <w:rPr>
          <w:rFonts w:ascii="Times New Roman" w:hAnsi="Times New Roman" w:cs="Times New Roman"/>
          <w:sz w:val="24"/>
          <w:szCs w:val="24"/>
        </w:rPr>
        <w:t xml:space="preserve">дней с момента получения от Принципала информации о поступивших платежах от Должников за истекший отчетный период информирует Принципала о результатах исполнения поручения посредством предоставления </w:t>
      </w:r>
      <w:r w:rsidR="00E93970">
        <w:rPr>
          <w:rFonts w:ascii="Times New Roman" w:hAnsi="Times New Roman" w:cs="Times New Roman"/>
          <w:sz w:val="24"/>
          <w:szCs w:val="24"/>
        </w:rPr>
        <w:t>Акта об оказании услуг</w:t>
      </w:r>
      <w:r w:rsidR="00F474D2">
        <w:rPr>
          <w:rFonts w:ascii="Times New Roman" w:hAnsi="Times New Roman" w:cs="Times New Roman"/>
          <w:sz w:val="24"/>
          <w:szCs w:val="24"/>
        </w:rPr>
        <w:t>, счета,</w:t>
      </w:r>
      <w:r w:rsidR="00F474D2" w:rsidRPr="00EB2936">
        <w:rPr>
          <w:rFonts w:ascii="Times New Roman" w:hAnsi="Times New Roman" w:cs="Times New Roman"/>
          <w:sz w:val="24"/>
          <w:szCs w:val="24"/>
        </w:rPr>
        <w:t xml:space="preserve"> </w:t>
      </w:r>
      <w:r w:rsidRPr="00EB2936">
        <w:rPr>
          <w:rFonts w:ascii="Times New Roman" w:hAnsi="Times New Roman" w:cs="Times New Roman"/>
          <w:sz w:val="24"/>
          <w:szCs w:val="24"/>
        </w:rPr>
        <w:t xml:space="preserve">Отчета </w:t>
      </w:r>
      <w:r w:rsidR="00F474D2">
        <w:rPr>
          <w:rFonts w:ascii="Times New Roman" w:hAnsi="Times New Roman" w:cs="Times New Roman"/>
          <w:sz w:val="24"/>
          <w:szCs w:val="24"/>
        </w:rPr>
        <w:t xml:space="preserve">о проделанной работе </w:t>
      </w:r>
      <w:r w:rsidRPr="00EB2936">
        <w:rPr>
          <w:rFonts w:ascii="Times New Roman" w:hAnsi="Times New Roman" w:cs="Times New Roman"/>
          <w:sz w:val="24"/>
          <w:szCs w:val="24"/>
        </w:rPr>
        <w:t>Агента</w:t>
      </w:r>
      <w:r w:rsidR="00F474D2">
        <w:rPr>
          <w:rFonts w:ascii="Times New Roman" w:hAnsi="Times New Roman" w:cs="Times New Roman"/>
          <w:sz w:val="24"/>
          <w:szCs w:val="24"/>
        </w:rPr>
        <w:t xml:space="preserve">, Сверки платежей, поступивших от должников, </w:t>
      </w:r>
      <w:r w:rsidRPr="00EB2936">
        <w:rPr>
          <w:rFonts w:ascii="Times New Roman" w:hAnsi="Times New Roman" w:cs="Times New Roman"/>
          <w:sz w:val="24"/>
          <w:szCs w:val="24"/>
        </w:rPr>
        <w:t xml:space="preserve">в электронном виде </w:t>
      </w:r>
      <w:r w:rsidR="00F474D2">
        <w:rPr>
          <w:rFonts w:ascii="Times New Roman" w:hAnsi="Times New Roman" w:cs="Times New Roman"/>
          <w:sz w:val="24"/>
          <w:szCs w:val="24"/>
        </w:rPr>
        <w:t>на адрес Принципала</w:t>
      </w:r>
      <w:r w:rsidRPr="00EB293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B9CE11F" w14:textId="77777777" w:rsidR="00EB2936" w:rsidRPr="00EB2936" w:rsidRDefault="00EB2936" w:rsidP="008E4A31">
      <w:pPr>
        <w:pStyle w:val="ConsNonformat"/>
        <w:widowControl/>
        <w:numPr>
          <w:ilvl w:val="1"/>
          <w:numId w:val="5"/>
        </w:numPr>
        <w:tabs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36">
        <w:rPr>
          <w:rFonts w:ascii="Times New Roman" w:hAnsi="Times New Roman" w:cs="Times New Roman"/>
          <w:sz w:val="24"/>
          <w:szCs w:val="24"/>
        </w:rPr>
        <w:t>Принципал, в случае отсутствия возражений относительно данных, содержащихся в</w:t>
      </w:r>
      <w:r w:rsidR="00F474D2">
        <w:rPr>
          <w:rFonts w:ascii="Times New Roman" w:hAnsi="Times New Roman" w:cs="Times New Roman"/>
          <w:sz w:val="24"/>
          <w:szCs w:val="24"/>
        </w:rPr>
        <w:t xml:space="preserve"> предоставленных документах</w:t>
      </w:r>
      <w:r w:rsidRPr="00EB2936">
        <w:rPr>
          <w:rFonts w:ascii="Times New Roman" w:hAnsi="Times New Roman" w:cs="Times New Roman"/>
          <w:sz w:val="24"/>
          <w:szCs w:val="24"/>
        </w:rPr>
        <w:t xml:space="preserve">, согласовывает указанные документы в электронном виде в течение </w:t>
      </w:r>
      <w:r w:rsidR="006449D4">
        <w:rPr>
          <w:rFonts w:ascii="Times New Roman" w:hAnsi="Times New Roman" w:cs="Times New Roman"/>
          <w:sz w:val="24"/>
          <w:szCs w:val="24"/>
        </w:rPr>
        <w:t>5 (пяти)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49D4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EB2936">
        <w:rPr>
          <w:rFonts w:ascii="Times New Roman" w:hAnsi="Times New Roman" w:cs="Times New Roman"/>
          <w:sz w:val="24"/>
          <w:szCs w:val="24"/>
        </w:rPr>
        <w:t xml:space="preserve">дней с момента их получения либо направляет мотивированный отказ от их согласования. </w:t>
      </w:r>
    </w:p>
    <w:p w14:paraId="6C751D61" w14:textId="77777777" w:rsidR="00EB2936" w:rsidRPr="00EB2936" w:rsidRDefault="00EB2936" w:rsidP="008E4A31">
      <w:pPr>
        <w:pStyle w:val="ConsNonformat"/>
        <w:widowControl/>
        <w:numPr>
          <w:ilvl w:val="1"/>
          <w:numId w:val="5"/>
        </w:numPr>
        <w:tabs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36">
        <w:rPr>
          <w:rFonts w:ascii="Times New Roman" w:hAnsi="Times New Roman" w:cs="Times New Roman"/>
          <w:sz w:val="24"/>
          <w:szCs w:val="24"/>
        </w:rPr>
        <w:lastRenderedPageBreak/>
        <w:t xml:space="preserve">Акт </w:t>
      </w:r>
      <w:r w:rsidR="00E93970">
        <w:rPr>
          <w:rFonts w:ascii="Times New Roman" w:hAnsi="Times New Roman" w:cs="Times New Roman"/>
          <w:sz w:val="24"/>
          <w:szCs w:val="24"/>
        </w:rPr>
        <w:t>об оказании услуг</w:t>
      </w:r>
      <w:r w:rsidRPr="00EB2936">
        <w:rPr>
          <w:rFonts w:ascii="Times New Roman" w:hAnsi="Times New Roman" w:cs="Times New Roman"/>
          <w:sz w:val="24"/>
          <w:szCs w:val="24"/>
        </w:rPr>
        <w:t xml:space="preserve">, счет, </w:t>
      </w:r>
      <w:r w:rsidR="00F474D2">
        <w:rPr>
          <w:rFonts w:ascii="Times New Roman" w:hAnsi="Times New Roman" w:cs="Times New Roman"/>
          <w:sz w:val="24"/>
          <w:szCs w:val="24"/>
        </w:rPr>
        <w:t>Отчет</w:t>
      </w:r>
      <w:r w:rsidR="00F474D2" w:rsidRPr="00EB2936">
        <w:rPr>
          <w:rFonts w:ascii="Times New Roman" w:hAnsi="Times New Roman" w:cs="Times New Roman"/>
          <w:sz w:val="24"/>
          <w:szCs w:val="24"/>
        </w:rPr>
        <w:t xml:space="preserve"> </w:t>
      </w:r>
      <w:r w:rsidR="00F474D2">
        <w:rPr>
          <w:rFonts w:ascii="Times New Roman" w:hAnsi="Times New Roman" w:cs="Times New Roman"/>
          <w:sz w:val="24"/>
          <w:szCs w:val="24"/>
        </w:rPr>
        <w:t xml:space="preserve">о проделанной работе </w:t>
      </w:r>
      <w:r w:rsidR="00F474D2" w:rsidRPr="00EB2936">
        <w:rPr>
          <w:rFonts w:ascii="Times New Roman" w:hAnsi="Times New Roman" w:cs="Times New Roman"/>
          <w:sz w:val="24"/>
          <w:szCs w:val="24"/>
        </w:rPr>
        <w:t>Агента</w:t>
      </w:r>
      <w:r w:rsidR="00F474D2">
        <w:rPr>
          <w:rFonts w:ascii="Times New Roman" w:hAnsi="Times New Roman" w:cs="Times New Roman"/>
          <w:sz w:val="24"/>
          <w:szCs w:val="24"/>
        </w:rPr>
        <w:t>, Сверка платежей, поступивших от должников,</w:t>
      </w:r>
      <w:r w:rsidR="00F474D2" w:rsidRPr="00EB2936">
        <w:rPr>
          <w:rFonts w:ascii="Times New Roman" w:hAnsi="Times New Roman" w:cs="Times New Roman"/>
          <w:sz w:val="24"/>
          <w:szCs w:val="24"/>
        </w:rPr>
        <w:t xml:space="preserve"> </w:t>
      </w:r>
      <w:r w:rsidRPr="00EB2936">
        <w:rPr>
          <w:rFonts w:ascii="Times New Roman" w:hAnsi="Times New Roman" w:cs="Times New Roman"/>
          <w:sz w:val="24"/>
          <w:szCs w:val="24"/>
        </w:rPr>
        <w:t>датированные последним числом месяца, в котором услуги были фактически оказаны</w:t>
      </w:r>
      <w:r w:rsidR="00F474D2">
        <w:rPr>
          <w:rFonts w:ascii="Times New Roman" w:hAnsi="Times New Roman" w:cs="Times New Roman"/>
          <w:sz w:val="24"/>
          <w:szCs w:val="24"/>
        </w:rPr>
        <w:t xml:space="preserve">, </w:t>
      </w:r>
      <w:r w:rsidRPr="00EB2936">
        <w:rPr>
          <w:rFonts w:ascii="Times New Roman" w:hAnsi="Times New Roman" w:cs="Times New Roman"/>
          <w:sz w:val="24"/>
          <w:szCs w:val="24"/>
        </w:rPr>
        <w:t xml:space="preserve">передаются Принципалу на бумажном носителе ежемесячно в течение </w:t>
      </w:r>
      <w:r w:rsidR="006449D4">
        <w:rPr>
          <w:rFonts w:ascii="Times New Roman" w:hAnsi="Times New Roman" w:cs="Times New Roman"/>
          <w:sz w:val="24"/>
          <w:szCs w:val="24"/>
        </w:rPr>
        <w:t>5 (пяти)</w:t>
      </w:r>
      <w:r w:rsidRPr="00EB2936">
        <w:rPr>
          <w:rFonts w:ascii="Times New Roman" w:hAnsi="Times New Roman" w:cs="Times New Roman"/>
          <w:sz w:val="24"/>
          <w:szCs w:val="24"/>
        </w:rPr>
        <w:t xml:space="preserve"> </w:t>
      </w:r>
      <w:r w:rsidR="006449D4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EB2936">
        <w:rPr>
          <w:rFonts w:ascii="Times New Roman" w:hAnsi="Times New Roman" w:cs="Times New Roman"/>
          <w:sz w:val="24"/>
          <w:szCs w:val="24"/>
        </w:rPr>
        <w:t xml:space="preserve">дней после получения Агентом подтверждения согласования </w:t>
      </w:r>
      <w:r w:rsidR="00F474D2">
        <w:rPr>
          <w:rFonts w:ascii="Times New Roman" w:hAnsi="Times New Roman" w:cs="Times New Roman"/>
          <w:sz w:val="24"/>
          <w:szCs w:val="24"/>
        </w:rPr>
        <w:t xml:space="preserve">предоставленных документов </w:t>
      </w:r>
      <w:r w:rsidRPr="00EB2936">
        <w:rPr>
          <w:rFonts w:ascii="Times New Roman" w:hAnsi="Times New Roman" w:cs="Times New Roman"/>
          <w:sz w:val="24"/>
          <w:szCs w:val="24"/>
        </w:rPr>
        <w:t>в электронном виде.</w:t>
      </w:r>
    </w:p>
    <w:p w14:paraId="63F4F824" w14:textId="77777777" w:rsidR="00EB2936" w:rsidRPr="00EB2936" w:rsidRDefault="00EB2936" w:rsidP="008E4A31">
      <w:pPr>
        <w:pStyle w:val="ConsNonformat"/>
        <w:widowControl/>
        <w:numPr>
          <w:ilvl w:val="1"/>
          <w:numId w:val="5"/>
        </w:numPr>
        <w:tabs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36">
        <w:rPr>
          <w:rFonts w:ascii="Times New Roman" w:hAnsi="Times New Roman" w:cs="Times New Roman"/>
          <w:sz w:val="24"/>
          <w:szCs w:val="24"/>
        </w:rPr>
        <w:t xml:space="preserve">Принципал подписывает и возвращает Агенту один экземпляр Акта </w:t>
      </w:r>
      <w:r w:rsidR="00E93970">
        <w:rPr>
          <w:rFonts w:ascii="Times New Roman" w:hAnsi="Times New Roman" w:cs="Times New Roman"/>
          <w:sz w:val="24"/>
          <w:szCs w:val="24"/>
        </w:rPr>
        <w:t>об оказании услуг</w:t>
      </w:r>
      <w:r w:rsidR="00B51B16" w:rsidRPr="00EB2936">
        <w:rPr>
          <w:rFonts w:ascii="Times New Roman" w:hAnsi="Times New Roman" w:cs="Times New Roman"/>
          <w:sz w:val="24"/>
          <w:szCs w:val="24"/>
        </w:rPr>
        <w:t>, счет</w:t>
      </w:r>
      <w:r w:rsidR="00B51B16">
        <w:rPr>
          <w:rFonts w:ascii="Times New Roman" w:hAnsi="Times New Roman" w:cs="Times New Roman"/>
          <w:sz w:val="24"/>
          <w:szCs w:val="24"/>
        </w:rPr>
        <w:t>а</w:t>
      </w:r>
      <w:r w:rsidR="00B51B16" w:rsidRPr="00EB2936">
        <w:rPr>
          <w:rFonts w:ascii="Times New Roman" w:hAnsi="Times New Roman" w:cs="Times New Roman"/>
          <w:sz w:val="24"/>
          <w:szCs w:val="24"/>
        </w:rPr>
        <w:t xml:space="preserve">, </w:t>
      </w:r>
      <w:r w:rsidR="00B51B16">
        <w:rPr>
          <w:rFonts w:ascii="Times New Roman" w:hAnsi="Times New Roman" w:cs="Times New Roman"/>
          <w:sz w:val="24"/>
          <w:szCs w:val="24"/>
        </w:rPr>
        <w:t>Отчета</w:t>
      </w:r>
      <w:r w:rsidR="00B51B16" w:rsidRPr="00EB2936">
        <w:rPr>
          <w:rFonts w:ascii="Times New Roman" w:hAnsi="Times New Roman" w:cs="Times New Roman"/>
          <w:sz w:val="24"/>
          <w:szCs w:val="24"/>
        </w:rPr>
        <w:t xml:space="preserve"> </w:t>
      </w:r>
      <w:r w:rsidR="00B51B16">
        <w:rPr>
          <w:rFonts w:ascii="Times New Roman" w:hAnsi="Times New Roman" w:cs="Times New Roman"/>
          <w:sz w:val="24"/>
          <w:szCs w:val="24"/>
        </w:rPr>
        <w:t xml:space="preserve">о проделанной работе </w:t>
      </w:r>
      <w:r w:rsidR="00B51B16" w:rsidRPr="00EB2936">
        <w:rPr>
          <w:rFonts w:ascii="Times New Roman" w:hAnsi="Times New Roman" w:cs="Times New Roman"/>
          <w:sz w:val="24"/>
          <w:szCs w:val="24"/>
        </w:rPr>
        <w:t>Агента</w:t>
      </w:r>
      <w:r w:rsidR="00B51B16">
        <w:rPr>
          <w:rFonts w:ascii="Times New Roman" w:hAnsi="Times New Roman" w:cs="Times New Roman"/>
          <w:sz w:val="24"/>
          <w:szCs w:val="24"/>
        </w:rPr>
        <w:t>, Сверки платежей, поступивших от должников</w:t>
      </w:r>
      <w:r w:rsidR="00B51B16" w:rsidDel="00B51B16">
        <w:rPr>
          <w:rFonts w:ascii="Times New Roman" w:hAnsi="Times New Roman" w:cs="Times New Roman"/>
          <w:sz w:val="24"/>
          <w:szCs w:val="24"/>
        </w:rPr>
        <w:t xml:space="preserve"> </w:t>
      </w:r>
      <w:r w:rsidRPr="00EB2936">
        <w:rPr>
          <w:rFonts w:ascii="Times New Roman" w:hAnsi="Times New Roman" w:cs="Times New Roman"/>
          <w:sz w:val="24"/>
          <w:szCs w:val="24"/>
        </w:rPr>
        <w:t xml:space="preserve">Агента в течение </w:t>
      </w:r>
      <w:r w:rsidR="006449D4">
        <w:rPr>
          <w:rFonts w:ascii="Times New Roman" w:hAnsi="Times New Roman" w:cs="Times New Roman"/>
          <w:sz w:val="24"/>
          <w:szCs w:val="24"/>
        </w:rPr>
        <w:t>5 (пяти) рабочих</w:t>
      </w:r>
      <w:r w:rsidRPr="00EB2936">
        <w:rPr>
          <w:rFonts w:ascii="Times New Roman" w:hAnsi="Times New Roman" w:cs="Times New Roman"/>
          <w:sz w:val="24"/>
          <w:szCs w:val="24"/>
        </w:rPr>
        <w:t xml:space="preserve"> дней с момента их получения. </w:t>
      </w:r>
    </w:p>
    <w:p w14:paraId="47E0581E" w14:textId="77777777" w:rsidR="00EB2936" w:rsidRPr="00EB2936" w:rsidRDefault="00EB2936" w:rsidP="008E4A31">
      <w:pPr>
        <w:pStyle w:val="ConsNonformat"/>
        <w:widowControl/>
        <w:numPr>
          <w:ilvl w:val="1"/>
          <w:numId w:val="5"/>
        </w:numPr>
        <w:tabs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36">
        <w:rPr>
          <w:rFonts w:ascii="Times New Roman" w:hAnsi="Times New Roman" w:cs="Times New Roman"/>
          <w:sz w:val="24"/>
          <w:szCs w:val="24"/>
        </w:rPr>
        <w:t xml:space="preserve">В случае несогласия со сведениями, содержащимися в Акте </w:t>
      </w:r>
      <w:r w:rsidR="00E93970">
        <w:rPr>
          <w:rFonts w:ascii="Times New Roman" w:hAnsi="Times New Roman" w:cs="Times New Roman"/>
          <w:sz w:val="24"/>
          <w:szCs w:val="24"/>
        </w:rPr>
        <w:t>об оказании услуг</w:t>
      </w:r>
      <w:r w:rsidR="00B51B16" w:rsidRPr="00EB2936">
        <w:rPr>
          <w:rFonts w:ascii="Times New Roman" w:hAnsi="Times New Roman" w:cs="Times New Roman"/>
          <w:sz w:val="24"/>
          <w:szCs w:val="24"/>
        </w:rPr>
        <w:t>, счет</w:t>
      </w:r>
      <w:r w:rsidR="00B51B16">
        <w:rPr>
          <w:rFonts w:ascii="Times New Roman" w:hAnsi="Times New Roman" w:cs="Times New Roman"/>
          <w:sz w:val="24"/>
          <w:szCs w:val="24"/>
        </w:rPr>
        <w:t>е</w:t>
      </w:r>
      <w:r w:rsidR="00B51B16" w:rsidRPr="00EB2936">
        <w:rPr>
          <w:rFonts w:ascii="Times New Roman" w:hAnsi="Times New Roman" w:cs="Times New Roman"/>
          <w:sz w:val="24"/>
          <w:szCs w:val="24"/>
        </w:rPr>
        <w:t xml:space="preserve">, </w:t>
      </w:r>
      <w:r w:rsidR="00B51B16">
        <w:rPr>
          <w:rFonts w:ascii="Times New Roman" w:hAnsi="Times New Roman" w:cs="Times New Roman"/>
          <w:sz w:val="24"/>
          <w:szCs w:val="24"/>
        </w:rPr>
        <w:t>Отчете</w:t>
      </w:r>
      <w:r w:rsidR="00B51B16" w:rsidRPr="00EB2936">
        <w:rPr>
          <w:rFonts w:ascii="Times New Roman" w:hAnsi="Times New Roman" w:cs="Times New Roman"/>
          <w:sz w:val="24"/>
          <w:szCs w:val="24"/>
        </w:rPr>
        <w:t xml:space="preserve"> </w:t>
      </w:r>
      <w:r w:rsidR="00B51B16">
        <w:rPr>
          <w:rFonts w:ascii="Times New Roman" w:hAnsi="Times New Roman" w:cs="Times New Roman"/>
          <w:sz w:val="24"/>
          <w:szCs w:val="24"/>
        </w:rPr>
        <w:t xml:space="preserve">о проделанной работе </w:t>
      </w:r>
      <w:r w:rsidR="00B51B16" w:rsidRPr="00EB2936">
        <w:rPr>
          <w:rFonts w:ascii="Times New Roman" w:hAnsi="Times New Roman" w:cs="Times New Roman"/>
          <w:sz w:val="24"/>
          <w:szCs w:val="24"/>
        </w:rPr>
        <w:t>Агента</w:t>
      </w:r>
      <w:r w:rsidR="00B51B16">
        <w:rPr>
          <w:rFonts w:ascii="Times New Roman" w:hAnsi="Times New Roman" w:cs="Times New Roman"/>
          <w:sz w:val="24"/>
          <w:szCs w:val="24"/>
        </w:rPr>
        <w:t>, Сверке платежей, поступивших от должников</w:t>
      </w:r>
      <w:r w:rsidR="00B51B16" w:rsidDel="00B51B16">
        <w:rPr>
          <w:rFonts w:ascii="Times New Roman" w:hAnsi="Times New Roman" w:cs="Times New Roman"/>
          <w:sz w:val="24"/>
          <w:szCs w:val="24"/>
        </w:rPr>
        <w:t xml:space="preserve"> </w:t>
      </w:r>
      <w:r w:rsidRPr="00EB2936">
        <w:rPr>
          <w:rFonts w:ascii="Times New Roman" w:hAnsi="Times New Roman" w:cs="Times New Roman"/>
          <w:sz w:val="24"/>
          <w:szCs w:val="24"/>
        </w:rPr>
        <w:t>Агента, Принципал направляет Агенту мотивированный отказ от подписания указанных документов. В случае если претензии Принципала окажутся обоснованными, Агент устраняет указанные недостатки и передает Принципалу исправленн</w:t>
      </w:r>
      <w:r w:rsidR="00B51B16">
        <w:rPr>
          <w:rFonts w:ascii="Times New Roman" w:hAnsi="Times New Roman" w:cs="Times New Roman"/>
          <w:sz w:val="24"/>
          <w:szCs w:val="24"/>
        </w:rPr>
        <w:t xml:space="preserve">ые документы </w:t>
      </w:r>
      <w:r w:rsidRPr="00EB2936">
        <w:rPr>
          <w:rFonts w:ascii="Times New Roman" w:hAnsi="Times New Roman" w:cs="Times New Roman"/>
          <w:sz w:val="24"/>
          <w:szCs w:val="24"/>
        </w:rPr>
        <w:t xml:space="preserve">Агента в течение </w:t>
      </w:r>
      <w:r w:rsidR="006449D4">
        <w:rPr>
          <w:rFonts w:ascii="Times New Roman" w:hAnsi="Times New Roman" w:cs="Times New Roman"/>
          <w:sz w:val="24"/>
          <w:szCs w:val="24"/>
        </w:rPr>
        <w:t>5 (пяти) рабочих</w:t>
      </w:r>
      <w:r w:rsidRPr="00EB2936">
        <w:rPr>
          <w:rFonts w:ascii="Times New Roman" w:hAnsi="Times New Roman" w:cs="Times New Roman"/>
          <w:sz w:val="24"/>
          <w:szCs w:val="24"/>
        </w:rPr>
        <w:t xml:space="preserve"> дней с момента получения отказа. </w:t>
      </w:r>
    </w:p>
    <w:p w14:paraId="04A144FA" w14:textId="77777777" w:rsidR="00E10B95" w:rsidRDefault="00E10B95" w:rsidP="008E4A31">
      <w:pPr>
        <w:pStyle w:val="ConsNonformat"/>
        <w:widowControl/>
        <w:numPr>
          <w:ilvl w:val="1"/>
          <w:numId w:val="5"/>
        </w:numPr>
        <w:tabs>
          <w:tab w:val="num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Агент в течение 5 (</w:t>
      </w:r>
      <w:r w:rsidR="001B4C2C">
        <w:rPr>
          <w:rFonts w:ascii="Times New Roman" w:hAnsi="Times New Roman" w:cs="Times New Roman"/>
          <w:sz w:val="24"/>
          <w:szCs w:val="24"/>
        </w:rPr>
        <w:t>п</w:t>
      </w:r>
      <w:r w:rsidRPr="00290476">
        <w:rPr>
          <w:rFonts w:ascii="Times New Roman" w:hAnsi="Times New Roman" w:cs="Times New Roman"/>
          <w:sz w:val="24"/>
          <w:szCs w:val="24"/>
        </w:rPr>
        <w:t xml:space="preserve">яти) рабочих дней по истечении срока действия настоящего договора, а так же от даты получения уведомления об отмене поручения Принципала возвращает Принципалу Реестр должников, документы, оставшиеся в его распоряжении  и  доверенности, срок действия которых не истек. </w:t>
      </w:r>
    </w:p>
    <w:p w14:paraId="39DFE8A3" w14:textId="77777777" w:rsidR="00240CBA" w:rsidRDefault="00240CBA" w:rsidP="008E4A31">
      <w:pPr>
        <w:pStyle w:val="ConsNonformat"/>
        <w:widowControl/>
        <w:tabs>
          <w:tab w:val="left" w:pos="1276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DEC896F" w14:textId="77777777" w:rsidR="00240CBA" w:rsidRPr="008E4A31" w:rsidRDefault="00240CBA" w:rsidP="008E4A31">
      <w:pPr>
        <w:pStyle w:val="ConsNonformat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0CBA">
        <w:rPr>
          <w:rFonts w:ascii="Times New Roman" w:hAnsi="Times New Roman" w:cs="Times New Roman"/>
          <w:sz w:val="24"/>
          <w:szCs w:val="24"/>
        </w:rPr>
        <w:t>По согласованию сторон в данный раздел договора могут быть включены дополнительные условия.</w:t>
      </w:r>
    </w:p>
    <w:p w14:paraId="56614775" w14:textId="77777777" w:rsidR="0082052E" w:rsidRPr="00290476" w:rsidRDefault="0082052E" w:rsidP="001B4C2C">
      <w:pPr>
        <w:pStyle w:val="ConsNonformat"/>
        <w:widowControl/>
        <w:tabs>
          <w:tab w:val="left" w:pos="1080"/>
        </w:tabs>
        <w:jc w:val="both"/>
        <w:rPr>
          <w:rFonts w:ascii="Times New Roman" w:hAnsi="Times New Roman" w:cs="Times New Roman"/>
          <w:caps/>
          <w:sz w:val="24"/>
          <w:szCs w:val="24"/>
        </w:rPr>
      </w:pPr>
    </w:p>
    <w:p w14:paraId="6CFF2F10" w14:textId="77777777" w:rsidR="0082052E" w:rsidRPr="00190953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65B33">
        <w:rPr>
          <w:rFonts w:ascii="Times New Roman" w:hAnsi="Times New Roman" w:cs="Times New Roman"/>
          <w:b/>
          <w:caps/>
          <w:sz w:val="24"/>
          <w:szCs w:val="24"/>
        </w:rPr>
        <w:t>расчеты по договору</w:t>
      </w:r>
    </w:p>
    <w:p w14:paraId="14BD77AB" w14:textId="77777777" w:rsidR="001B4C2C" w:rsidRPr="001B4C2C" w:rsidRDefault="001B4C2C" w:rsidP="001B4C2C">
      <w:pPr>
        <w:spacing w:before="0" w:after="0"/>
        <w:rPr>
          <w:caps/>
        </w:rPr>
      </w:pPr>
    </w:p>
    <w:p w14:paraId="43A4A287" w14:textId="25FC89AF" w:rsidR="00026735" w:rsidRPr="00A50950" w:rsidRDefault="00E10B95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A50950">
        <w:t>Сумма вознаграждения Агента рассчитывается исходя из фактическо</w:t>
      </w:r>
      <w:r w:rsidR="0047749F" w:rsidRPr="00A50950">
        <w:t>го размера средств, поступивших</w:t>
      </w:r>
      <w:r w:rsidR="00026735" w:rsidRPr="00A50950">
        <w:t xml:space="preserve"> на расчетный счет</w:t>
      </w:r>
      <w:r w:rsidRPr="00A50950">
        <w:t xml:space="preserve"> Принципала в погашение задолженности</w:t>
      </w:r>
      <w:r w:rsidR="00F16948" w:rsidRPr="00A50950">
        <w:t>, погашенной при участии Агента</w:t>
      </w:r>
      <w:r w:rsidRPr="00A50950">
        <w:t>, вне зависимости от источников их поступления</w:t>
      </w:r>
      <w:r w:rsidR="00874BBC" w:rsidRPr="00A50950">
        <w:t>. Сумма вознаграждения</w:t>
      </w:r>
      <w:r w:rsidR="0025617C" w:rsidRPr="00A50950">
        <w:t xml:space="preserve"> </w:t>
      </w:r>
      <w:r w:rsidR="007F74CF" w:rsidRPr="00A50950">
        <w:t>рассчитывается по</w:t>
      </w:r>
      <w:r w:rsidR="000050B9" w:rsidRPr="00A50950">
        <w:t xml:space="preserve"> прогрессивн</w:t>
      </w:r>
      <w:r w:rsidR="002475E7">
        <w:t>ой</w:t>
      </w:r>
      <w:r w:rsidR="000050B9" w:rsidRPr="00A50950">
        <w:t xml:space="preserve"> </w:t>
      </w:r>
      <w:r w:rsidR="002475E7">
        <w:t xml:space="preserve">шкале </w:t>
      </w:r>
      <w:r w:rsidR="000050B9" w:rsidRPr="00A50950">
        <w:t>став</w:t>
      </w:r>
      <w:r w:rsidR="002475E7">
        <w:t>ок вознаграждения</w:t>
      </w:r>
      <w:r w:rsidR="00DE5C9D" w:rsidRPr="00A50950">
        <w:t xml:space="preserve"> исходя из</w:t>
      </w:r>
      <w:r w:rsidR="002475E7">
        <w:t xml:space="preserve"> процента сбора денежных средств</w:t>
      </w:r>
      <w:r w:rsidR="000050B9" w:rsidRPr="00A50950">
        <w:t>, нарастающим итогом, согласно приложению №4 к настоящему Договору.</w:t>
      </w:r>
    </w:p>
    <w:p w14:paraId="1DFBF2DB" w14:textId="21570E35" w:rsidR="00E10B95" w:rsidRPr="005B31B5" w:rsidRDefault="00B51B16" w:rsidP="008E4A31">
      <w:pPr>
        <w:pStyle w:val="ConsNormal"/>
        <w:widowControl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EB2936">
        <w:rPr>
          <w:rFonts w:ascii="Times New Roman" w:hAnsi="Times New Roman" w:cs="Times New Roman"/>
          <w:sz w:val="24"/>
          <w:szCs w:val="24"/>
        </w:rPr>
        <w:t xml:space="preserve">Акт </w:t>
      </w:r>
      <w:r w:rsidR="00E93970">
        <w:rPr>
          <w:rFonts w:ascii="Times New Roman" w:hAnsi="Times New Roman" w:cs="Times New Roman"/>
          <w:sz w:val="24"/>
          <w:szCs w:val="24"/>
        </w:rPr>
        <w:t>об оказании услуг</w:t>
      </w:r>
      <w:r w:rsidRPr="00EB2936">
        <w:rPr>
          <w:rFonts w:ascii="Times New Roman" w:hAnsi="Times New Roman" w:cs="Times New Roman"/>
          <w:sz w:val="24"/>
          <w:szCs w:val="24"/>
        </w:rPr>
        <w:t xml:space="preserve">, счет, </w:t>
      </w:r>
      <w:r w:rsidR="00CA614B" w:rsidRPr="00CA614B">
        <w:rPr>
          <w:rFonts w:ascii="Times New Roman" w:hAnsi="Times New Roman" w:cs="Times New Roman"/>
          <w:sz w:val="24"/>
          <w:szCs w:val="24"/>
          <w:highlight w:val="yellow"/>
        </w:rPr>
        <w:t>расчет суммы вознаграждения Агента</w:t>
      </w:r>
      <w:r w:rsidR="00CA614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Отчет</w:t>
      </w:r>
      <w:r w:rsidRPr="00EB29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 проделанной работе </w:t>
      </w:r>
      <w:r w:rsidRPr="00EB2936">
        <w:rPr>
          <w:rFonts w:ascii="Times New Roman" w:hAnsi="Times New Roman" w:cs="Times New Roman"/>
          <w:sz w:val="24"/>
          <w:szCs w:val="24"/>
        </w:rPr>
        <w:t>Агента</w:t>
      </w:r>
      <w:r>
        <w:rPr>
          <w:rFonts w:ascii="Times New Roman" w:hAnsi="Times New Roman" w:cs="Times New Roman"/>
          <w:sz w:val="24"/>
          <w:szCs w:val="24"/>
        </w:rPr>
        <w:t>, Сверку платежей, поступивших от должников</w:t>
      </w:r>
      <w:r w:rsidR="00E10B95" w:rsidRPr="005B31B5">
        <w:rPr>
          <w:rFonts w:ascii="Times New Roman" w:hAnsi="Times New Roman" w:cs="Times New Roman"/>
          <w:spacing w:val="-4"/>
          <w:sz w:val="24"/>
          <w:szCs w:val="24"/>
        </w:rPr>
        <w:t xml:space="preserve">, Агент направляет Принципалу ежемесячно, не позднее </w:t>
      </w:r>
      <w:r w:rsidR="006449D4">
        <w:rPr>
          <w:rFonts w:ascii="Times New Roman" w:hAnsi="Times New Roman" w:cs="Times New Roman"/>
          <w:spacing w:val="-4"/>
          <w:sz w:val="24"/>
          <w:szCs w:val="24"/>
        </w:rPr>
        <w:t>10 (десятого)</w:t>
      </w:r>
      <w:r w:rsidR="00782652">
        <w:rPr>
          <w:rFonts w:ascii="Times New Roman" w:hAnsi="Times New Roman" w:cs="Times New Roman"/>
          <w:spacing w:val="-4"/>
          <w:sz w:val="24"/>
          <w:szCs w:val="24"/>
        </w:rPr>
        <w:t xml:space="preserve"> рабочего дня месяца, следующего за отчетным</w:t>
      </w:r>
      <w:r w:rsidR="00E10B95" w:rsidRPr="005B31B5">
        <w:rPr>
          <w:rFonts w:ascii="Times New Roman" w:hAnsi="Times New Roman" w:cs="Times New Roman"/>
          <w:spacing w:val="-4"/>
          <w:sz w:val="24"/>
          <w:szCs w:val="24"/>
        </w:rPr>
        <w:t>.</w:t>
      </w:r>
    </w:p>
    <w:p w14:paraId="65A07EEB" w14:textId="77777777" w:rsidR="002531CA" w:rsidRDefault="00E10B95" w:rsidP="008E4A31">
      <w:pPr>
        <w:pStyle w:val="ConsNormal"/>
        <w:widowControl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84D">
        <w:rPr>
          <w:rFonts w:ascii="Times New Roman" w:hAnsi="Times New Roman" w:cs="Times New Roman"/>
          <w:sz w:val="24"/>
          <w:szCs w:val="24"/>
        </w:rPr>
        <w:t xml:space="preserve">Вознаграждение выплачивается Принципалом (в случае </w:t>
      </w:r>
      <w:r w:rsidR="00AF0497" w:rsidRPr="0075384D">
        <w:rPr>
          <w:rFonts w:ascii="Times New Roman" w:hAnsi="Times New Roman" w:cs="Times New Roman"/>
          <w:sz w:val="24"/>
          <w:szCs w:val="24"/>
        </w:rPr>
        <w:t>фактического поступления денежных средств</w:t>
      </w:r>
      <w:r w:rsidR="001B4C2C">
        <w:rPr>
          <w:rFonts w:ascii="Times New Roman" w:hAnsi="Times New Roman" w:cs="Times New Roman"/>
          <w:sz w:val="24"/>
          <w:szCs w:val="24"/>
        </w:rPr>
        <w:t xml:space="preserve"> </w:t>
      </w:r>
      <w:r w:rsidR="00723AE3" w:rsidRPr="0075384D">
        <w:rPr>
          <w:rFonts w:ascii="Times New Roman" w:hAnsi="Times New Roman" w:cs="Times New Roman"/>
          <w:sz w:val="24"/>
          <w:szCs w:val="24"/>
        </w:rPr>
        <w:t>в счет погашения задолженности</w:t>
      </w:r>
      <w:r w:rsidRPr="0075384D">
        <w:rPr>
          <w:rFonts w:ascii="Times New Roman" w:hAnsi="Times New Roman" w:cs="Times New Roman"/>
          <w:sz w:val="24"/>
          <w:szCs w:val="24"/>
        </w:rPr>
        <w:t xml:space="preserve">) </w:t>
      </w:r>
      <w:r w:rsidR="00E93970" w:rsidRPr="00D74339">
        <w:rPr>
          <w:rFonts w:ascii="Times New Roman" w:hAnsi="Times New Roman" w:cs="Times New Roman"/>
          <w:sz w:val="24"/>
          <w:szCs w:val="24"/>
        </w:rPr>
        <w:t>с отсрочкой не менее 30 (тридцати) и не более 90 (девяносто) календарных дней с даты подписания сторонами Акта об оказании услуг, в российских рублях, посредством перечисления на расчетный счет Агента</w:t>
      </w:r>
      <w:r w:rsidR="00E93970">
        <w:rPr>
          <w:rFonts w:ascii="Times New Roman" w:hAnsi="Times New Roman" w:cs="Times New Roman"/>
          <w:sz w:val="24"/>
          <w:szCs w:val="24"/>
        </w:rPr>
        <w:t>.</w:t>
      </w:r>
    </w:p>
    <w:p w14:paraId="5931E286" w14:textId="77777777" w:rsidR="00E00064" w:rsidRPr="00E00064" w:rsidRDefault="00E00064" w:rsidP="008E4A31">
      <w:pPr>
        <w:pStyle w:val="ConsNormal"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0064">
        <w:rPr>
          <w:rFonts w:ascii="Times New Roman" w:hAnsi="Times New Roman" w:cs="Times New Roman"/>
          <w:sz w:val="24"/>
          <w:szCs w:val="24"/>
        </w:rPr>
        <w:t xml:space="preserve">Расчеты по </w:t>
      </w:r>
      <w:r>
        <w:rPr>
          <w:rFonts w:ascii="Times New Roman" w:hAnsi="Times New Roman" w:cs="Times New Roman"/>
          <w:sz w:val="24"/>
          <w:szCs w:val="24"/>
        </w:rPr>
        <w:t>настоящему Д</w:t>
      </w:r>
      <w:r w:rsidRPr="00E00064">
        <w:rPr>
          <w:rFonts w:ascii="Times New Roman" w:hAnsi="Times New Roman" w:cs="Times New Roman"/>
          <w:sz w:val="24"/>
          <w:szCs w:val="24"/>
        </w:rPr>
        <w:t xml:space="preserve">оговору производятся денежными средствами, а также могут иметь иную форму расчетов, не </w:t>
      </w:r>
      <w:r w:rsidR="00E93970" w:rsidRPr="00E00064">
        <w:rPr>
          <w:rFonts w:ascii="Times New Roman" w:hAnsi="Times New Roman" w:cs="Times New Roman"/>
          <w:sz w:val="24"/>
          <w:szCs w:val="24"/>
        </w:rPr>
        <w:t>противоречащую законодательству</w:t>
      </w:r>
      <w:r w:rsidRPr="00E00064">
        <w:rPr>
          <w:rFonts w:ascii="Times New Roman" w:hAnsi="Times New Roman" w:cs="Times New Roman"/>
          <w:sz w:val="24"/>
          <w:szCs w:val="24"/>
        </w:rPr>
        <w:t xml:space="preserve">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E00064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</w:t>
      </w:r>
      <w:r w:rsidRPr="00E00064">
        <w:rPr>
          <w:rFonts w:ascii="Times New Roman" w:hAnsi="Times New Roman" w:cs="Times New Roman"/>
          <w:sz w:val="24"/>
          <w:szCs w:val="24"/>
        </w:rPr>
        <w:t xml:space="preserve">, в том числе путем передачи векселей. </w:t>
      </w:r>
    </w:p>
    <w:p w14:paraId="69CC10C2" w14:textId="77777777" w:rsidR="00E00064" w:rsidRPr="00290476" w:rsidRDefault="00E00064" w:rsidP="008E4A31">
      <w:pPr>
        <w:pStyle w:val="ConsNormal"/>
        <w:widowControl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0064">
        <w:rPr>
          <w:rFonts w:ascii="Times New Roman" w:hAnsi="Times New Roman" w:cs="Times New Roman"/>
          <w:sz w:val="24"/>
          <w:szCs w:val="24"/>
        </w:rPr>
        <w:t xml:space="preserve">Принципал имеет право задержать выплату агентского вознаграждения в случае задержки Агентом предоставления Принципалу в установленный настоящим Договором срок </w:t>
      </w:r>
      <w:r w:rsidR="006449D4" w:rsidRPr="006449D4">
        <w:rPr>
          <w:rFonts w:ascii="Times New Roman" w:hAnsi="Times New Roman" w:cs="Times New Roman"/>
          <w:sz w:val="24"/>
          <w:szCs w:val="24"/>
        </w:rPr>
        <w:t>документов, указанных в п.5.2 настоящего Договора</w:t>
      </w:r>
      <w:r w:rsidRPr="00E00064">
        <w:rPr>
          <w:rFonts w:ascii="Times New Roman" w:hAnsi="Times New Roman" w:cs="Times New Roman"/>
          <w:sz w:val="24"/>
          <w:szCs w:val="24"/>
        </w:rPr>
        <w:t>. Срок, на который Принципал вправе задержать вышеуказанную выплату, определяется исходя из периода, на который Агент задержал предоставление Принципалу документов.</w:t>
      </w:r>
    </w:p>
    <w:p w14:paraId="54ABD9C3" w14:textId="77777777" w:rsidR="00723AE3" w:rsidRPr="0028422C" w:rsidRDefault="00723AE3" w:rsidP="008E4A31">
      <w:pPr>
        <w:pStyle w:val="ConsNormal"/>
        <w:widowControl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Принципал оплачивает все государственные пошлины</w:t>
      </w:r>
      <w:r w:rsidR="00E93970">
        <w:rPr>
          <w:rFonts w:ascii="Times New Roman" w:hAnsi="Times New Roman" w:cs="Times New Roman"/>
          <w:sz w:val="24"/>
          <w:szCs w:val="24"/>
        </w:rPr>
        <w:t xml:space="preserve"> и арбитражные сборы</w:t>
      </w:r>
      <w:r w:rsidRPr="00290476">
        <w:rPr>
          <w:rFonts w:ascii="Times New Roman" w:hAnsi="Times New Roman" w:cs="Times New Roman"/>
          <w:sz w:val="24"/>
          <w:szCs w:val="24"/>
        </w:rPr>
        <w:t>, связанные с рассмотрением дел о взы</w:t>
      </w:r>
      <w:r w:rsidR="001B4C2C">
        <w:rPr>
          <w:rFonts w:ascii="Times New Roman" w:hAnsi="Times New Roman" w:cs="Times New Roman"/>
          <w:sz w:val="24"/>
          <w:szCs w:val="24"/>
        </w:rPr>
        <w:t xml:space="preserve">скании задолженности в судах и </w:t>
      </w:r>
      <w:r w:rsidRPr="00290476">
        <w:rPr>
          <w:rFonts w:ascii="Times New Roman" w:hAnsi="Times New Roman" w:cs="Times New Roman"/>
          <w:sz w:val="24"/>
          <w:szCs w:val="24"/>
        </w:rPr>
        <w:t>передает оригиналы платежных поручений Агенту</w:t>
      </w:r>
      <w:r w:rsidR="00CC64F7" w:rsidRPr="00290476">
        <w:rPr>
          <w:rFonts w:ascii="Times New Roman" w:hAnsi="Times New Roman" w:cs="Times New Roman"/>
          <w:sz w:val="24"/>
          <w:szCs w:val="24"/>
        </w:rPr>
        <w:t>.</w:t>
      </w:r>
      <w:r w:rsidR="00E93970">
        <w:rPr>
          <w:rFonts w:ascii="Times New Roman" w:hAnsi="Times New Roman" w:cs="Times New Roman"/>
          <w:sz w:val="24"/>
          <w:szCs w:val="24"/>
        </w:rPr>
        <w:t xml:space="preserve"> По инициативе Принципала возможно перечисление денежных средств на расчетный счет Агента для оплаты государственной пошлины Агентом самостоятельно на основании настоящего договора или выданных доверенностей.</w:t>
      </w:r>
    </w:p>
    <w:p w14:paraId="3114B464" w14:textId="39686CE1" w:rsidR="00AE6FE4" w:rsidRDefault="00AE6FE4" w:rsidP="008E4A31">
      <w:pPr>
        <w:pStyle w:val="ConsNormal"/>
        <w:widowControl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0950">
        <w:rPr>
          <w:rFonts w:ascii="Times New Roman" w:hAnsi="Times New Roman" w:cs="Times New Roman"/>
          <w:sz w:val="24"/>
          <w:szCs w:val="24"/>
        </w:rPr>
        <w:t xml:space="preserve">Предельная стоимость договора составляет </w:t>
      </w:r>
      <w:r w:rsidR="00555E4D">
        <w:rPr>
          <w:rFonts w:ascii="Times New Roman" w:hAnsi="Times New Roman" w:cs="Times New Roman"/>
          <w:sz w:val="24"/>
          <w:szCs w:val="24"/>
        </w:rPr>
        <w:t>__________________</w:t>
      </w:r>
      <w:r w:rsidRPr="00A50950">
        <w:rPr>
          <w:rFonts w:ascii="Times New Roman" w:hAnsi="Times New Roman" w:cs="Times New Roman"/>
          <w:sz w:val="24"/>
          <w:szCs w:val="24"/>
        </w:rPr>
        <w:t xml:space="preserve"> (</w:t>
      </w:r>
      <w:r w:rsidR="00555E4D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Pr="00A50950">
        <w:rPr>
          <w:rFonts w:ascii="Times New Roman" w:hAnsi="Times New Roman" w:cs="Times New Roman"/>
          <w:sz w:val="24"/>
          <w:szCs w:val="24"/>
        </w:rPr>
        <w:t xml:space="preserve">) руб. </w:t>
      </w:r>
      <w:r w:rsidR="00A50950" w:rsidRPr="00C77D57">
        <w:rPr>
          <w:rFonts w:ascii="Times New Roman" w:hAnsi="Times New Roman" w:cs="Times New Roman"/>
          <w:sz w:val="24"/>
          <w:szCs w:val="24"/>
        </w:rPr>
        <w:t>00</w:t>
      </w:r>
      <w:r w:rsidR="00136FA6" w:rsidRPr="00A50950">
        <w:rPr>
          <w:rFonts w:ascii="Times New Roman" w:hAnsi="Times New Roman" w:cs="Times New Roman"/>
          <w:sz w:val="24"/>
          <w:szCs w:val="24"/>
        </w:rPr>
        <w:t xml:space="preserve"> </w:t>
      </w:r>
      <w:r w:rsidR="002664A5" w:rsidRPr="00A50950">
        <w:rPr>
          <w:rFonts w:ascii="Times New Roman" w:hAnsi="Times New Roman" w:cs="Times New Roman"/>
          <w:sz w:val="24"/>
          <w:szCs w:val="24"/>
        </w:rPr>
        <w:t>коп,</w:t>
      </w:r>
      <w:r w:rsidRPr="00A50950">
        <w:rPr>
          <w:rFonts w:ascii="Times New Roman" w:hAnsi="Times New Roman" w:cs="Times New Roman"/>
          <w:sz w:val="24"/>
          <w:szCs w:val="24"/>
        </w:rPr>
        <w:t xml:space="preserve"> </w:t>
      </w:r>
      <w:r w:rsidR="00136FA6" w:rsidRPr="00A50950">
        <w:rPr>
          <w:rFonts w:ascii="Times New Roman" w:hAnsi="Times New Roman" w:cs="Times New Roman"/>
          <w:sz w:val="24"/>
          <w:szCs w:val="24"/>
        </w:rPr>
        <w:t>НДС не облагается</w:t>
      </w:r>
      <w:r w:rsidR="00555E4D">
        <w:rPr>
          <w:rFonts w:ascii="Times New Roman" w:hAnsi="Times New Roman" w:cs="Times New Roman"/>
          <w:sz w:val="24"/>
          <w:szCs w:val="24"/>
        </w:rPr>
        <w:t>.</w:t>
      </w:r>
    </w:p>
    <w:p w14:paraId="137EA64B" w14:textId="7507376E" w:rsidR="00E209E2" w:rsidRPr="00E209E2" w:rsidRDefault="00E209E2" w:rsidP="00C9608A">
      <w:pPr>
        <w:pStyle w:val="ConsNormal"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09E2">
        <w:rPr>
          <w:rFonts w:ascii="Times New Roman" w:hAnsi="Times New Roman" w:cs="Times New Roman"/>
          <w:sz w:val="24"/>
          <w:szCs w:val="24"/>
        </w:rPr>
        <w:t>Стороны пришли к соглашению, что к их отношениям по данному Договору статья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09E2">
        <w:rPr>
          <w:rFonts w:ascii="Times New Roman" w:hAnsi="Times New Roman" w:cs="Times New Roman"/>
          <w:sz w:val="24"/>
          <w:szCs w:val="24"/>
        </w:rPr>
        <w:t>317.1 Гражданского кодекса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</w:t>
      </w:r>
      <w:bookmarkStart w:id="0" w:name="_GoBack"/>
      <w:bookmarkEnd w:id="0"/>
    </w:p>
    <w:p w14:paraId="7A3AC480" w14:textId="77777777" w:rsidR="0082052E" w:rsidRPr="00190953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65B33">
        <w:rPr>
          <w:rFonts w:ascii="Times New Roman" w:hAnsi="Times New Roman" w:cs="Times New Roman"/>
          <w:b/>
          <w:caps/>
          <w:sz w:val="24"/>
          <w:szCs w:val="24"/>
        </w:rPr>
        <w:lastRenderedPageBreak/>
        <w:t>Срок договора. Порядок досрочного расторжения договор</w:t>
      </w:r>
      <w:r w:rsidR="0082052E" w:rsidRPr="00F65B33">
        <w:rPr>
          <w:rFonts w:ascii="Times New Roman" w:hAnsi="Times New Roman" w:cs="Times New Roman"/>
          <w:b/>
          <w:caps/>
          <w:sz w:val="24"/>
          <w:szCs w:val="24"/>
        </w:rPr>
        <w:t>А</w:t>
      </w:r>
    </w:p>
    <w:p w14:paraId="3B9150DF" w14:textId="77777777" w:rsidR="001B4C2C" w:rsidRPr="001B4C2C" w:rsidRDefault="001B4C2C" w:rsidP="001B4C2C">
      <w:pPr>
        <w:spacing w:before="0" w:after="0"/>
        <w:rPr>
          <w:caps/>
        </w:rPr>
      </w:pPr>
    </w:p>
    <w:p w14:paraId="50D843EB" w14:textId="77777777" w:rsidR="00E140CE" w:rsidRPr="00290476" w:rsidRDefault="00E10B95" w:rsidP="008E4A31">
      <w:pPr>
        <w:pStyle w:val="af0"/>
        <w:numPr>
          <w:ilvl w:val="1"/>
          <w:numId w:val="8"/>
        </w:numPr>
        <w:tabs>
          <w:tab w:val="left" w:pos="284"/>
          <w:tab w:val="left" w:pos="1134"/>
        </w:tabs>
        <w:ind w:left="0" w:firstLine="709"/>
        <w:jc w:val="both"/>
      </w:pPr>
      <w:r w:rsidRPr="00290476">
        <w:t>Договор вступает в силу с</w:t>
      </w:r>
      <w:r w:rsidR="00F81DD2">
        <w:t xml:space="preserve"> даты подписания Сторонами </w:t>
      </w:r>
      <w:r w:rsidRPr="0035543E">
        <w:t>и действует</w:t>
      </w:r>
      <w:r w:rsidR="0083558F" w:rsidRPr="0035543E">
        <w:t xml:space="preserve"> до </w:t>
      </w:r>
      <w:r w:rsidR="00E00064">
        <w:br/>
        <w:t>31</w:t>
      </w:r>
      <w:r w:rsidR="00E00064" w:rsidRPr="0035543E">
        <w:t xml:space="preserve"> </w:t>
      </w:r>
      <w:r w:rsidR="00E00064">
        <w:t>декабря 201</w:t>
      </w:r>
      <w:r w:rsidR="00F81DD2">
        <w:t>7</w:t>
      </w:r>
      <w:r w:rsidR="00E00064">
        <w:t xml:space="preserve"> года</w:t>
      </w:r>
      <w:r w:rsidRPr="0035543E">
        <w:t>.</w:t>
      </w:r>
    </w:p>
    <w:p w14:paraId="13B25E19" w14:textId="77777777" w:rsidR="00E10B95" w:rsidRPr="00290476" w:rsidRDefault="00E10B95" w:rsidP="008E4A31">
      <w:pPr>
        <w:pStyle w:val="af0"/>
        <w:numPr>
          <w:ilvl w:val="1"/>
          <w:numId w:val="8"/>
        </w:numPr>
        <w:tabs>
          <w:tab w:val="left" w:pos="284"/>
          <w:tab w:val="left" w:pos="1134"/>
        </w:tabs>
        <w:ind w:left="0" w:firstLine="709"/>
        <w:jc w:val="both"/>
      </w:pPr>
      <w:r w:rsidRPr="00290476">
        <w:t xml:space="preserve">Договор </w:t>
      </w:r>
      <w:r w:rsidR="0083558F" w:rsidRPr="00290476">
        <w:t>может быть пролонгирован путем подписания дополнительного соглашения.</w:t>
      </w:r>
      <w:r w:rsidRPr="00290476">
        <w:t xml:space="preserve"> </w:t>
      </w:r>
    </w:p>
    <w:p w14:paraId="3CD0A2C0" w14:textId="77777777" w:rsidR="00E10B95" w:rsidRPr="00290476" w:rsidRDefault="00BB5AF3" w:rsidP="008E4A31">
      <w:pPr>
        <w:pStyle w:val="ConsNormal"/>
        <w:widowControl/>
        <w:numPr>
          <w:ilvl w:val="1"/>
          <w:numId w:val="8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Принципал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вправе отказаться от исполнения настоящего Договора</w:t>
      </w:r>
      <w:r w:rsidR="00E00064">
        <w:rPr>
          <w:rFonts w:ascii="Times New Roman" w:hAnsi="Times New Roman" w:cs="Times New Roman"/>
          <w:sz w:val="24"/>
          <w:szCs w:val="24"/>
        </w:rPr>
        <w:t>,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письменно известив об этом другую Сторону за </w:t>
      </w:r>
      <w:r w:rsidR="001B4C2C">
        <w:rPr>
          <w:rFonts w:ascii="Times New Roman" w:hAnsi="Times New Roman" w:cs="Times New Roman"/>
          <w:sz w:val="24"/>
          <w:szCs w:val="24"/>
        </w:rPr>
        <w:t>30</w:t>
      </w:r>
      <w:r w:rsidR="00E10B95" w:rsidRPr="00290476">
        <w:rPr>
          <w:rFonts w:ascii="Times New Roman" w:hAnsi="Times New Roman" w:cs="Times New Roman"/>
          <w:sz w:val="24"/>
          <w:szCs w:val="24"/>
        </w:rPr>
        <w:t xml:space="preserve"> (</w:t>
      </w:r>
      <w:r w:rsidR="001B4C2C">
        <w:rPr>
          <w:rFonts w:ascii="Times New Roman" w:hAnsi="Times New Roman" w:cs="Times New Roman"/>
          <w:sz w:val="24"/>
          <w:szCs w:val="24"/>
        </w:rPr>
        <w:t>тридцать) календарных дней.</w:t>
      </w:r>
    </w:p>
    <w:p w14:paraId="2B006609" w14:textId="77777777" w:rsidR="0082052E" w:rsidRDefault="0082052E" w:rsidP="001B4C2C">
      <w:pPr>
        <w:pStyle w:val="ConsNormal"/>
        <w:widowControl/>
        <w:tabs>
          <w:tab w:val="left" w:pos="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9572948" w14:textId="77777777" w:rsidR="0082052E" w:rsidRPr="00190953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65B33">
        <w:rPr>
          <w:rFonts w:ascii="Times New Roman" w:hAnsi="Times New Roman" w:cs="Times New Roman"/>
          <w:b/>
          <w:caps/>
          <w:sz w:val="24"/>
          <w:szCs w:val="24"/>
        </w:rPr>
        <w:t>Ответственность сторон</w:t>
      </w:r>
    </w:p>
    <w:p w14:paraId="2FD789F8" w14:textId="77777777" w:rsidR="001B4C2C" w:rsidRPr="001B4C2C" w:rsidRDefault="001B4C2C" w:rsidP="001B4C2C">
      <w:pPr>
        <w:spacing w:before="0" w:after="0"/>
        <w:rPr>
          <w:caps/>
        </w:rPr>
      </w:pPr>
    </w:p>
    <w:p w14:paraId="7AD4CEA0" w14:textId="77777777" w:rsidR="00A26FE3" w:rsidRPr="00290476" w:rsidRDefault="00A26FE3" w:rsidP="008E4A31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290476">
        <w:t xml:space="preserve">За невыполнение и (или) ненадлежащее исполнение настоящего Договора </w:t>
      </w:r>
      <w:r w:rsidR="00E00064">
        <w:t>С</w:t>
      </w:r>
      <w:r w:rsidR="00E00064" w:rsidRPr="00290476">
        <w:t xml:space="preserve">тороны </w:t>
      </w:r>
      <w:r w:rsidRPr="00290476">
        <w:t>несут ответственность, предусмотренную законодательством Российской Федерации.</w:t>
      </w:r>
    </w:p>
    <w:p w14:paraId="5107C0AB" w14:textId="77777777" w:rsidR="00A26FE3" w:rsidRPr="00290476" w:rsidRDefault="00A26FE3" w:rsidP="008E4A31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290476">
        <w:t>Окончание срока действия Договора не освобождает стороны от ответственности за нарушение его условий в период его действия.</w:t>
      </w:r>
    </w:p>
    <w:p w14:paraId="3177335E" w14:textId="77777777" w:rsidR="00A26FE3" w:rsidRPr="00290476" w:rsidRDefault="00A26FE3" w:rsidP="008E4A31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290476">
        <w:t xml:space="preserve">Стороны освобождаются от ответственности за неисполнение, частичное неисполнение или ненадлежащее исполнение обязательств по настоящему Договору, если их неисполнение было вызвано обстоятельствами непреодолимой силы, возникшими после заключения Договора, такими как: пожар, наводнение, землетрясение, военные действия, забастовки, а равно принятием компетентными государственными органами решений, препятствующих полному или частичному исполнению условий настоящего договора. В этом случае время исполнения обязательств по Договору продлевается на период, равный периоду действия форс-мажора. </w:t>
      </w:r>
    </w:p>
    <w:p w14:paraId="44FA6F6B" w14:textId="77777777" w:rsidR="00A26FE3" w:rsidRDefault="00A26FE3" w:rsidP="008E4A31">
      <w:pPr>
        <w:pStyle w:val="af0"/>
        <w:tabs>
          <w:tab w:val="left" w:pos="1134"/>
        </w:tabs>
        <w:ind w:left="0" w:firstLine="709"/>
        <w:jc w:val="both"/>
      </w:pPr>
      <w:r w:rsidRPr="00290476">
        <w:t>Доказательствами наличия вышеуказанных обстоятельств служат документы, выданные соответствующими компетентными органами Российской Федерации. Сторона, которая не может исполнить свои обязательства по настоящему Договору, должна незамедлительно уведомить в письменной форме другую сторону о причинах невозможности исполнения обязательств.</w:t>
      </w:r>
    </w:p>
    <w:p w14:paraId="569146A5" w14:textId="77777777" w:rsidR="00E00064" w:rsidRPr="00290476" w:rsidRDefault="00E00064" w:rsidP="008E4A31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E00064">
        <w:t>Принципал не несет ответственности за задержку в оплате агентского вознаграждения, если эта задержка произошла по вине Агента. В указанном случае Принципал руководствуется п.5.</w:t>
      </w:r>
      <w:r>
        <w:t>5.</w:t>
      </w:r>
      <w:r w:rsidRPr="00E00064">
        <w:t xml:space="preserve"> настоящего Договора.</w:t>
      </w:r>
    </w:p>
    <w:p w14:paraId="1E4FFB90" w14:textId="77777777" w:rsidR="00A26FE3" w:rsidRDefault="00A26FE3" w:rsidP="008E4A31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E00064">
        <w:t xml:space="preserve">В случае использования </w:t>
      </w:r>
      <w:r w:rsidR="004C7843" w:rsidRPr="00E00064">
        <w:t>Агентом</w:t>
      </w:r>
      <w:r w:rsidRPr="00E00064">
        <w:t xml:space="preserve"> при исполнении настоящего договора способов и методов, противоречащих действующему законодательству, ответственность возлагается на Агент</w:t>
      </w:r>
      <w:r w:rsidR="004C7843" w:rsidRPr="00E00064">
        <w:t>а</w:t>
      </w:r>
      <w:r w:rsidRPr="00E00064">
        <w:t>.</w:t>
      </w:r>
    </w:p>
    <w:p w14:paraId="7D72920F" w14:textId="77777777" w:rsidR="00E00064" w:rsidRPr="00290476" w:rsidRDefault="00E00064" w:rsidP="008E4A31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E00064">
        <w:t>Если предпринятые Агентом действия</w:t>
      </w:r>
      <w:r w:rsidR="006449D4">
        <w:t xml:space="preserve"> или бездействие</w:t>
      </w:r>
      <w:r w:rsidRPr="00E00064">
        <w:t xml:space="preserve"> прямо приведут к невозможности в будущем вынесения судебного акта о взыскании задолженности, Агент несет перед Принципалом гражданско-правовую ответственность по возмещению убытков (вреда).</w:t>
      </w:r>
    </w:p>
    <w:p w14:paraId="2F5A45FB" w14:textId="77777777" w:rsidR="00A26FE3" w:rsidRDefault="00A26FE3" w:rsidP="008E4A31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290476">
        <w:t>Если, несмотря на предпринятые Агент</w:t>
      </w:r>
      <w:r w:rsidR="005777C0">
        <w:t>ом</w:t>
      </w:r>
      <w:r w:rsidRPr="00290476">
        <w:t xml:space="preserve"> действия, взыскание задолженности с Должников не было осуществлено, либо было осуществлено не в полном объеме,</w:t>
      </w:r>
      <w:r w:rsidR="00E00064">
        <w:t xml:space="preserve"> кроме обстоятельств согласно п.7.6. настоящего Договора,</w:t>
      </w:r>
      <w:r w:rsidRPr="00290476">
        <w:t xml:space="preserve"> Агент не несет ответственности за убытки (недополученную прибыль) Принципала, в виде невзысканной Агент</w:t>
      </w:r>
      <w:r w:rsidR="005777C0">
        <w:t>ом задолженности.</w:t>
      </w:r>
    </w:p>
    <w:p w14:paraId="353B83D4" w14:textId="77777777" w:rsidR="00E00064" w:rsidRPr="00290476" w:rsidRDefault="00E00064" w:rsidP="008E4A31">
      <w:pPr>
        <w:pStyle w:val="af0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 w:rsidRPr="00E00064">
        <w:t xml:space="preserve">Стороны обязуются все возникающие разногласия разрешать путем переговоров. При неурегулировании Сторонами возникших разногласий спор разрешается в Арбитражном суде </w:t>
      </w:r>
      <w:r w:rsidR="00F81DD2">
        <w:t>Мурманской области.</w:t>
      </w:r>
    </w:p>
    <w:p w14:paraId="473D2718" w14:textId="77777777" w:rsidR="00DF1F79" w:rsidRPr="00290476" w:rsidRDefault="00DF1F79" w:rsidP="005777C0">
      <w:pPr>
        <w:spacing w:before="0" w:after="0"/>
        <w:jc w:val="both"/>
      </w:pPr>
    </w:p>
    <w:p w14:paraId="10119DB6" w14:textId="77777777" w:rsidR="0082052E" w:rsidRPr="00190953" w:rsidRDefault="005777C0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E4A31">
        <w:rPr>
          <w:rFonts w:ascii="Times New Roman" w:hAnsi="Times New Roman" w:cs="Times New Roman"/>
          <w:b/>
          <w:caps/>
          <w:sz w:val="24"/>
          <w:szCs w:val="24"/>
        </w:rPr>
        <w:t>СОГЛАШЕНИЕ О КОНФИДЕНЦИАЛЬНОСТИ</w:t>
      </w:r>
    </w:p>
    <w:p w14:paraId="0EDC085E" w14:textId="77777777" w:rsidR="005777C0" w:rsidRPr="005777C0" w:rsidRDefault="005777C0" w:rsidP="005777C0">
      <w:pPr>
        <w:keepNext/>
        <w:spacing w:before="0" w:after="0"/>
      </w:pPr>
    </w:p>
    <w:p w14:paraId="2A39A8EF" w14:textId="77777777" w:rsidR="00E70A3C" w:rsidRPr="00C640A7" w:rsidRDefault="00E70A3C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C640A7">
        <w:t xml:space="preserve">Стороны договорились, что сведения, касающиеся предмета и условий настоящего договора, хода его исполнения, а также иные взаимоотношения Сторон в рамках настоящего </w:t>
      </w:r>
      <w:r>
        <w:t>Д</w:t>
      </w:r>
      <w:r w:rsidRPr="00C640A7">
        <w:t>оговора, будут считаться конфиденциальными, и Стороны обязуются не разглашать их без письменного согласия двух других Сторон.</w:t>
      </w:r>
    </w:p>
    <w:p w14:paraId="0112A7CE" w14:textId="77777777" w:rsidR="00E70A3C" w:rsidRPr="00C640A7" w:rsidRDefault="00E70A3C" w:rsidP="008E4A31">
      <w:pPr>
        <w:pStyle w:val="a8"/>
        <w:tabs>
          <w:tab w:val="left" w:pos="1134"/>
          <w:tab w:val="left" w:pos="1276"/>
        </w:tabs>
        <w:spacing w:before="0" w:after="0"/>
        <w:ind w:firstLine="709"/>
      </w:pPr>
      <w:r w:rsidRPr="00C640A7">
        <w:t>Конфиденциальной не является информация, которая:</w:t>
      </w:r>
    </w:p>
    <w:p w14:paraId="43BC282F" w14:textId="77777777" w:rsidR="00E70A3C" w:rsidRPr="00C640A7" w:rsidRDefault="00E70A3C" w:rsidP="008E4A31">
      <w:pPr>
        <w:pStyle w:val="a8"/>
        <w:numPr>
          <w:ilvl w:val="0"/>
          <w:numId w:val="19"/>
        </w:numPr>
        <w:tabs>
          <w:tab w:val="left" w:pos="993"/>
          <w:tab w:val="left" w:pos="1134"/>
          <w:tab w:val="left" w:pos="1276"/>
        </w:tabs>
        <w:spacing w:before="0" w:after="0"/>
        <w:ind w:left="0" w:right="20" w:firstLine="709"/>
      </w:pPr>
      <w:r w:rsidRPr="00C640A7">
        <w:t xml:space="preserve">на дату заключения настоящего договора является общедоступной; </w:t>
      </w:r>
    </w:p>
    <w:p w14:paraId="245E5C35" w14:textId="77777777" w:rsidR="00E70A3C" w:rsidRPr="00C640A7" w:rsidRDefault="00E70A3C" w:rsidP="008E4A31">
      <w:pPr>
        <w:pStyle w:val="a8"/>
        <w:numPr>
          <w:ilvl w:val="0"/>
          <w:numId w:val="19"/>
        </w:numPr>
        <w:tabs>
          <w:tab w:val="left" w:pos="993"/>
          <w:tab w:val="left" w:pos="1134"/>
          <w:tab w:val="left" w:pos="1276"/>
        </w:tabs>
        <w:spacing w:before="0" w:after="0"/>
        <w:ind w:left="0" w:right="20" w:firstLine="709"/>
      </w:pPr>
      <w:r w:rsidRPr="00C640A7">
        <w:t>должна быть раскрыта в соответствии с законодательством Российской Федерации или по предъявлению законного требования компетентных органов Российской Федерации в объеме поступившего запроса и с уведомлением двух других Сторон.</w:t>
      </w:r>
    </w:p>
    <w:p w14:paraId="530426FC" w14:textId="77777777" w:rsidR="00E10B95" w:rsidRPr="00290476" w:rsidRDefault="00E10B95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290476">
        <w:lastRenderedPageBreak/>
        <w:t>Стороны обязуются принять все меры, необходимые для того, чтобы все сведения, документы, информация в электронном виде, ставшие известными (доступными) в процессе действия договора, не были каким-либо образом разглашены, в том числе после прекращения действия настоящего Договора.</w:t>
      </w:r>
    </w:p>
    <w:p w14:paraId="61586132" w14:textId="77777777" w:rsidR="00E10B95" w:rsidRPr="00290476" w:rsidRDefault="00E10B95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290476">
        <w:t xml:space="preserve">Стороны не несут ответственности в случае передачи информации государственным органам, имеющим право ее затребовать в соответствии с законодательством </w:t>
      </w:r>
      <w:r w:rsidR="005777C0">
        <w:t>Р</w:t>
      </w:r>
      <w:r w:rsidR="00E00064">
        <w:t xml:space="preserve">оссийской </w:t>
      </w:r>
      <w:r w:rsidR="005777C0">
        <w:t>Ф</w:t>
      </w:r>
      <w:r w:rsidR="00E00064">
        <w:t>едерации</w:t>
      </w:r>
      <w:r w:rsidR="005777C0">
        <w:t>.</w:t>
      </w:r>
    </w:p>
    <w:p w14:paraId="1695983A" w14:textId="77777777" w:rsidR="00DF1F79" w:rsidRDefault="00E10B95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290476">
        <w:t xml:space="preserve">Стороны не будут иметь никаких взаимных обязательств по неразглашению конфиденциальной информации в отношении друг друга или </w:t>
      </w:r>
      <w:r w:rsidR="005777C0">
        <w:t>Должника</w:t>
      </w:r>
      <w:r w:rsidRPr="00290476">
        <w:t xml:space="preserve"> и нести ответственность за ее разглашение, если указанная информация является или становится п</w:t>
      </w:r>
      <w:r w:rsidR="005777C0">
        <w:t>ублично известной по инициативе</w:t>
      </w:r>
      <w:r w:rsidRPr="00290476">
        <w:t xml:space="preserve"> </w:t>
      </w:r>
      <w:r w:rsidR="005777C0">
        <w:t>Должника или его доверенного лица.</w:t>
      </w:r>
    </w:p>
    <w:p w14:paraId="03FDB37A" w14:textId="77777777" w:rsidR="001554A7" w:rsidRPr="008E4A31" w:rsidRDefault="001554A7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8E4A31">
        <w:t>В работу Агенту передаются обезличенные форматы реестров, которые не содержат персональных данных должников. В случае, если Агенту будут переданы персональные данные, в соответствии с нормами Федерального закона  «О персональных данных» от 27.06.2006 г. № 152-ФЗ Агент обязуется обеспечить конфиденциальность и безопасность персональных данных при их обработке.</w:t>
      </w:r>
    </w:p>
    <w:p w14:paraId="36DB10F5" w14:textId="77777777" w:rsidR="001554A7" w:rsidRPr="008E4A31" w:rsidRDefault="001554A7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8E4A31">
        <w:t>Конфиденциальность и безопасность персональных данных обеспечивается с помощью установленной Агентом системы защиты персональных данных, включающей организационные меры и средства защиты информации в информационных системах Агента.</w:t>
      </w:r>
    </w:p>
    <w:p w14:paraId="0D266558" w14:textId="77777777" w:rsidR="001554A7" w:rsidRDefault="001554A7" w:rsidP="008E4A31">
      <w:pPr>
        <w:pStyle w:val="a8"/>
        <w:numPr>
          <w:ilvl w:val="0"/>
          <w:numId w:val="18"/>
        </w:numPr>
        <w:tabs>
          <w:tab w:val="left" w:pos="1134"/>
          <w:tab w:val="left" w:pos="1276"/>
        </w:tabs>
        <w:spacing w:before="0" w:after="0"/>
        <w:ind w:right="20" w:firstLine="709"/>
        <w:jc w:val="both"/>
      </w:pPr>
      <w:r w:rsidRPr="008E4A31">
        <w:t>Агент обязуется в течение 15 (Пятнадцати) календарных дней после прекращения действия настоящего Договора уничтожить информацию о Должник</w:t>
      </w:r>
      <w:r>
        <w:t>ах</w:t>
      </w:r>
      <w:r w:rsidRPr="008E4A31">
        <w:t>, ставшую известной (доступной) в процессе действия настоящего Договора.</w:t>
      </w:r>
    </w:p>
    <w:p w14:paraId="150A8862" w14:textId="77777777" w:rsidR="006449D4" w:rsidRPr="008E4A31" w:rsidRDefault="006449D4" w:rsidP="006449D4">
      <w:pPr>
        <w:pStyle w:val="a8"/>
        <w:tabs>
          <w:tab w:val="left" w:pos="1134"/>
          <w:tab w:val="left" w:pos="1276"/>
        </w:tabs>
        <w:spacing w:before="0" w:after="0"/>
        <w:ind w:left="709" w:right="20"/>
        <w:jc w:val="both"/>
      </w:pPr>
    </w:p>
    <w:p w14:paraId="501EDFE8" w14:textId="77777777" w:rsidR="00F71365" w:rsidRPr="005777C0" w:rsidRDefault="00F71365" w:rsidP="005777C0">
      <w:pPr>
        <w:spacing w:before="0" w:after="0"/>
        <w:rPr>
          <w:caps/>
        </w:rPr>
      </w:pPr>
    </w:p>
    <w:p w14:paraId="4B80ABFC" w14:textId="77777777" w:rsidR="0082052E" w:rsidRPr="00190953" w:rsidRDefault="00E10B95" w:rsidP="008E4A31">
      <w:pPr>
        <w:pStyle w:val="ConsNonformat"/>
        <w:widowControl/>
        <w:numPr>
          <w:ilvl w:val="0"/>
          <w:numId w:val="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E4A31">
        <w:rPr>
          <w:rFonts w:ascii="Times New Roman" w:hAnsi="Times New Roman" w:cs="Times New Roman"/>
          <w:b/>
          <w:caps/>
          <w:sz w:val="24"/>
          <w:szCs w:val="24"/>
        </w:rPr>
        <w:t xml:space="preserve"> Прочие условия</w:t>
      </w:r>
    </w:p>
    <w:p w14:paraId="2252C12F" w14:textId="77777777" w:rsidR="005777C0" w:rsidRPr="005777C0" w:rsidRDefault="005777C0" w:rsidP="005777C0">
      <w:pPr>
        <w:spacing w:before="0" w:after="0"/>
        <w:rPr>
          <w:caps/>
        </w:rPr>
      </w:pPr>
    </w:p>
    <w:p w14:paraId="5BC9EB5C" w14:textId="77777777" w:rsidR="00E10B95" w:rsidRPr="00290476" w:rsidRDefault="00E10B95" w:rsidP="008E4A31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Во всем остальном, что не урегулировано Договором, Стороны руководствуются законодательством Р</w:t>
      </w:r>
      <w:r w:rsidR="001554A7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290476">
        <w:rPr>
          <w:rFonts w:ascii="Times New Roman" w:hAnsi="Times New Roman" w:cs="Times New Roman"/>
          <w:sz w:val="24"/>
          <w:szCs w:val="24"/>
        </w:rPr>
        <w:t>Ф</w:t>
      </w:r>
      <w:r w:rsidR="001554A7">
        <w:rPr>
          <w:rFonts w:ascii="Times New Roman" w:hAnsi="Times New Roman" w:cs="Times New Roman"/>
          <w:sz w:val="24"/>
          <w:szCs w:val="24"/>
        </w:rPr>
        <w:t>едерации</w:t>
      </w:r>
      <w:r w:rsidRPr="00290476">
        <w:rPr>
          <w:rFonts w:ascii="Times New Roman" w:hAnsi="Times New Roman" w:cs="Times New Roman"/>
          <w:sz w:val="24"/>
          <w:szCs w:val="24"/>
        </w:rPr>
        <w:t>.</w:t>
      </w:r>
    </w:p>
    <w:p w14:paraId="6C57069B" w14:textId="77777777" w:rsidR="00E10B95" w:rsidRPr="00290476" w:rsidRDefault="00E10B95" w:rsidP="008E4A31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>Любые изменения и дополнения к настоящему Договору действительны при условии, если они совершены в письменной форме и подписаны надлежащим образом, уполномоченными на то представителями Сторон.</w:t>
      </w:r>
    </w:p>
    <w:p w14:paraId="61A54E82" w14:textId="77777777" w:rsidR="00E10B95" w:rsidRDefault="00E70A3C" w:rsidP="008E4A31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3C">
        <w:rPr>
          <w:rFonts w:ascii="Times New Roman" w:hAnsi="Times New Roman" w:cs="Times New Roman"/>
          <w:sz w:val="24"/>
          <w:szCs w:val="24"/>
        </w:rPr>
        <w:t>Споры и разногласия Сторон решаются путем переговоров, а в случае не достижения согласия, передаются на рассмотрение в Арбитражный суд</w:t>
      </w:r>
      <w:r w:rsidR="00E0634F">
        <w:rPr>
          <w:rFonts w:ascii="Times New Roman" w:hAnsi="Times New Roman" w:cs="Times New Roman"/>
          <w:sz w:val="24"/>
          <w:szCs w:val="24"/>
        </w:rPr>
        <w:t xml:space="preserve"> Мурманской области</w:t>
      </w:r>
      <w:r w:rsidR="00BB5E96" w:rsidRPr="008E4A31">
        <w:rPr>
          <w:rFonts w:ascii="Times New Roman" w:hAnsi="Times New Roman" w:cs="Times New Roman"/>
          <w:sz w:val="24"/>
          <w:szCs w:val="24"/>
        </w:rPr>
        <w:t>.</w:t>
      </w:r>
    </w:p>
    <w:p w14:paraId="1DC1C824" w14:textId="712E8917" w:rsidR="00E70A3C" w:rsidRPr="00E70A3C" w:rsidRDefault="00E70A3C" w:rsidP="008E4A31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3C">
        <w:rPr>
          <w:rFonts w:ascii="Times New Roman" w:hAnsi="Times New Roman" w:cs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 w:cs="Times New Roman"/>
          <w:sz w:val="24"/>
          <w:szCs w:val="24"/>
        </w:rPr>
        <w:t>Агента</w:t>
      </w:r>
      <w:r w:rsidRPr="00E70A3C">
        <w:rPr>
          <w:rFonts w:ascii="Times New Roman" w:hAnsi="Times New Roman" w:cs="Times New Roman"/>
          <w:sz w:val="24"/>
          <w:szCs w:val="24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hAnsi="Times New Roman" w:cs="Times New Roman"/>
          <w:sz w:val="24"/>
          <w:szCs w:val="24"/>
        </w:rPr>
        <w:t>Агента</w:t>
      </w:r>
      <w:r w:rsidRPr="00E70A3C">
        <w:rPr>
          <w:rFonts w:ascii="Times New Roman" w:hAnsi="Times New Roman" w:cs="Times New Roman"/>
          <w:sz w:val="24"/>
          <w:szCs w:val="24"/>
        </w:rPr>
        <w:t xml:space="preserve">, последний представляет </w:t>
      </w:r>
      <w:r>
        <w:rPr>
          <w:rFonts w:ascii="Times New Roman" w:hAnsi="Times New Roman" w:cs="Times New Roman"/>
          <w:sz w:val="24"/>
          <w:szCs w:val="24"/>
        </w:rPr>
        <w:t>Принципалу</w:t>
      </w:r>
      <w:r w:rsidRPr="00E70A3C">
        <w:rPr>
          <w:rFonts w:ascii="Times New Roman" w:hAnsi="Times New Roman" w:cs="Times New Roman"/>
          <w:sz w:val="24"/>
          <w:szCs w:val="24"/>
        </w:rPr>
        <w:t xml:space="preserve"> информацию об изменениях по адресу электронной почты </w:t>
      </w:r>
      <w:hyperlink r:id="rId6" w:history="1">
        <w:r w:rsidR="005B31F0" w:rsidRPr="005540D6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common</w:t>
        </w:r>
        <w:r w:rsidR="005B31F0" w:rsidRPr="005540D6">
          <w:rPr>
            <w:rStyle w:val="a7"/>
            <w:rFonts w:ascii="Times New Roman" w:hAnsi="Times New Roman" w:cs="Times New Roman"/>
            <w:sz w:val="24"/>
            <w:szCs w:val="24"/>
          </w:rPr>
          <w:t>@</w:t>
        </w:r>
        <w:r w:rsidR="005B31F0" w:rsidRPr="005540D6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kola</w:t>
        </w:r>
        <w:r w:rsidR="005B31F0" w:rsidRPr="005540D6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 w:rsidR="005B31F0" w:rsidRPr="005540D6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tg</w:t>
        </w:r>
        <w:r w:rsidR="005B31F0" w:rsidRPr="005540D6">
          <w:rPr>
            <w:rStyle w:val="a7"/>
            <w:rFonts w:ascii="Times New Roman" w:hAnsi="Times New Roman" w:cs="Times New Roman"/>
            <w:sz w:val="24"/>
            <w:szCs w:val="24"/>
          </w:rPr>
          <w:t>с1.</w:t>
        </w:r>
        <w:r w:rsidR="005B31F0" w:rsidRPr="005540D6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7B54B5" w:rsidRPr="007B54B5">
        <w:rPr>
          <w:rFonts w:ascii="Times New Roman" w:hAnsi="Times New Roman" w:cs="Times New Roman"/>
          <w:sz w:val="24"/>
          <w:szCs w:val="24"/>
        </w:rPr>
        <w:t xml:space="preserve"> </w:t>
      </w:r>
      <w:r w:rsidRPr="00E70A3C">
        <w:rPr>
          <w:rFonts w:ascii="Times New Roman" w:hAnsi="Times New Roman" w:cs="Times New Roman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14:paraId="2E27CAAC" w14:textId="77777777" w:rsidR="00E70A3C" w:rsidRPr="00E70A3C" w:rsidRDefault="00E70A3C" w:rsidP="008E4A31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Принципал</w:t>
      </w:r>
      <w:r w:rsidRPr="00E70A3C">
        <w:rPr>
          <w:rFonts w:ascii="Times New Roman" w:hAnsi="Times New Roman" w:cs="Times New Roman"/>
          <w:sz w:val="24"/>
          <w:szCs w:val="24"/>
        </w:rPr>
        <w:t xml:space="preserve"> вправе в одностороннем порядке отказаться от исполнения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E70A3C">
        <w:rPr>
          <w:rFonts w:ascii="Times New Roman" w:hAnsi="Times New Roman" w:cs="Times New Roman"/>
          <w:sz w:val="24"/>
          <w:szCs w:val="24"/>
        </w:rPr>
        <w:t xml:space="preserve">оговора в случае неисполнения </w:t>
      </w:r>
      <w:r>
        <w:rPr>
          <w:rFonts w:ascii="Times New Roman" w:hAnsi="Times New Roman" w:cs="Times New Roman"/>
          <w:sz w:val="24"/>
          <w:szCs w:val="24"/>
        </w:rPr>
        <w:t>Агентом</w:t>
      </w:r>
      <w:r w:rsidRPr="00E70A3C">
        <w:rPr>
          <w:rFonts w:ascii="Times New Roman" w:hAnsi="Times New Roman" w:cs="Times New Roman"/>
          <w:sz w:val="24"/>
          <w:szCs w:val="24"/>
        </w:rPr>
        <w:t xml:space="preserve"> обязанности, предусмотренной пунктом </w:t>
      </w:r>
      <w:r>
        <w:rPr>
          <w:rFonts w:ascii="Times New Roman" w:hAnsi="Times New Roman" w:cs="Times New Roman"/>
          <w:sz w:val="24"/>
          <w:szCs w:val="24"/>
        </w:rPr>
        <w:t>9.4.</w:t>
      </w:r>
      <w:r w:rsidRPr="00E70A3C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14:paraId="4796E7CC" w14:textId="77777777" w:rsidR="00E70A3C" w:rsidRDefault="00E70A3C" w:rsidP="006449D4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3C">
        <w:rPr>
          <w:rFonts w:ascii="Times New Roman" w:hAnsi="Times New Roman" w:cs="Times New Roman"/>
          <w:sz w:val="24"/>
          <w:szCs w:val="24"/>
        </w:rPr>
        <w:t xml:space="preserve">В этом случае настоящий Договор считается расторгнутым с даты получения </w:t>
      </w:r>
      <w:r>
        <w:rPr>
          <w:rFonts w:ascii="Times New Roman" w:hAnsi="Times New Roman" w:cs="Times New Roman"/>
          <w:sz w:val="24"/>
          <w:szCs w:val="24"/>
        </w:rPr>
        <w:t>Агентом</w:t>
      </w:r>
      <w:r w:rsidRPr="00E70A3C">
        <w:rPr>
          <w:rFonts w:ascii="Times New Roman" w:hAnsi="Times New Roman" w:cs="Times New Roman"/>
          <w:sz w:val="24"/>
          <w:szCs w:val="24"/>
        </w:rPr>
        <w:t xml:space="preserve"> письменного уведомления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E70A3C">
        <w:rPr>
          <w:rFonts w:ascii="Times New Roman" w:hAnsi="Times New Roman" w:cs="Times New Roman"/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14:paraId="0347699C" w14:textId="77777777" w:rsidR="006449D4" w:rsidRPr="006449D4" w:rsidRDefault="006449D4" w:rsidP="006449D4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9D4">
        <w:rPr>
          <w:rFonts w:ascii="Times New Roman" w:hAnsi="Times New Roman" w:cs="Times New Roman"/>
          <w:sz w:val="24"/>
          <w:szCs w:val="24"/>
        </w:rPr>
        <w:t>Агент в течение 5 (пяти) рабочих дней с момента получения запроса представляет Принципалу документы, подтверждающие размер расходов, понесенных при оказании услуг по Договору.</w:t>
      </w:r>
    </w:p>
    <w:p w14:paraId="65AB39BF" w14:textId="77777777" w:rsidR="006449D4" w:rsidRDefault="006449D4" w:rsidP="006449D4">
      <w:pPr>
        <w:pStyle w:val="ConsNormal"/>
        <w:jc w:val="both"/>
        <w:rPr>
          <w:rFonts w:ascii="Times New Roman" w:hAnsi="Times New Roman" w:cs="Times New Roman"/>
          <w:sz w:val="24"/>
          <w:szCs w:val="24"/>
        </w:rPr>
      </w:pPr>
      <w:r w:rsidRPr="006449D4">
        <w:rPr>
          <w:rFonts w:ascii="Times New Roman" w:hAnsi="Times New Roman" w:cs="Times New Roman"/>
          <w:sz w:val="24"/>
          <w:szCs w:val="24"/>
        </w:rPr>
        <w:t>За несвоевременное представление документов Агент уплачивает штраф 0,01% от суммы неподтвержденных расходов за каждый день просрочки.</w:t>
      </w:r>
    </w:p>
    <w:p w14:paraId="74D33771" w14:textId="77777777" w:rsidR="005C572E" w:rsidRPr="006449D4" w:rsidRDefault="005C572E" w:rsidP="006449D4">
      <w:pPr>
        <w:pStyle w:val="ConsNormal"/>
        <w:jc w:val="both"/>
        <w:rPr>
          <w:rFonts w:ascii="Times New Roman" w:hAnsi="Times New Roman" w:cs="Times New Roman"/>
          <w:sz w:val="24"/>
          <w:szCs w:val="24"/>
        </w:rPr>
      </w:pPr>
      <w:r w:rsidRPr="005C572E">
        <w:rPr>
          <w:rFonts w:ascii="Times New Roman" w:hAnsi="Times New Roman" w:cs="Times New Roman"/>
          <w:sz w:val="24"/>
          <w:szCs w:val="24"/>
        </w:rPr>
        <w:t>Агент 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14:paraId="6602DFD6" w14:textId="77777777" w:rsidR="00AC18DE" w:rsidRDefault="00E10B95" w:rsidP="008E4A31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476">
        <w:rPr>
          <w:rFonts w:ascii="Times New Roman" w:hAnsi="Times New Roman" w:cs="Times New Roman"/>
          <w:sz w:val="24"/>
          <w:szCs w:val="24"/>
        </w:rPr>
        <w:t xml:space="preserve">Договор составлен в двух экземплярах, имеющих равную юридическую силу, по одному для каждой из </w:t>
      </w:r>
      <w:r w:rsidR="00E70A3C">
        <w:rPr>
          <w:rFonts w:ascii="Times New Roman" w:hAnsi="Times New Roman" w:cs="Times New Roman"/>
          <w:sz w:val="24"/>
          <w:szCs w:val="24"/>
        </w:rPr>
        <w:t>С</w:t>
      </w:r>
      <w:r w:rsidR="00E70A3C" w:rsidRPr="00290476">
        <w:rPr>
          <w:rFonts w:ascii="Times New Roman" w:hAnsi="Times New Roman" w:cs="Times New Roman"/>
          <w:sz w:val="24"/>
          <w:szCs w:val="24"/>
        </w:rPr>
        <w:t>торон</w:t>
      </w:r>
      <w:r w:rsidRPr="00290476">
        <w:rPr>
          <w:rFonts w:ascii="Times New Roman" w:hAnsi="Times New Roman" w:cs="Times New Roman"/>
          <w:sz w:val="24"/>
          <w:szCs w:val="24"/>
        </w:rPr>
        <w:t>.</w:t>
      </w:r>
    </w:p>
    <w:p w14:paraId="17520344" w14:textId="77777777" w:rsidR="00E70A3C" w:rsidRPr="00290476" w:rsidRDefault="00E70A3C" w:rsidP="008E4A31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0A7">
        <w:rPr>
          <w:rFonts w:ascii="Times New Roman" w:hAnsi="Times New Roman"/>
          <w:sz w:val="24"/>
          <w:szCs w:val="24"/>
        </w:rPr>
        <w:lastRenderedPageBreak/>
        <w:t>Все приложения, указанные в настоящем договоре, являются его неотъемлемыми частями</w:t>
      </w:r>
      <w:r>
        <w:rPr>
          <w:rFonts w:ascii="Times New Roman" w:hAnsi="Times New Roman"/>
          <w:sz w:val="24"/>
          <w:szCs w:val="24"/>
        </w:rPr>
        <w:t>:</w:t>
      </w:r>
    </w:p>
    <w:p w14:paraId="4053F81B" w14:textId="77777777" w:rsidR="00527378" w:rsidRDefault="00527378" w:rsidP="005777C0">
      <w:pPr>
        <w:pStyle w:val="ConsNormal"/>
        <w:widowControl/>
        <w:tabs>
          <w:tab w:val="left" w:pos="540"/>
          <w:tab w:val="left" w:pos="108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0620AAF" w14:textId="77777777" w:rsidR="00AF7496" w:rsidRPr="00E70A3C" w:rsidRDefault="00E70A3C" w:rsidP="008E4A31">
      <w:pPr>
        <w:pStyle w:val="ConsNormal"/>
        <w:widowControl/>
        <w:tabs>
          <w:tab w:val="left" w:pos="540"/>
          <w:tab w:val="left" w:pos="1276"/>
        </w:tabs>
        <w:ind w:firstLine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Приложение №1: </w:t>
      </w:r>
      <w:r w:rsidR="00AF7496" w:rsidRPr="00E70A3C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8B304B">
        <w:rPr>
          <w:rFonts w:ascii="Times New Roman" w:hAnsi="Times New Roman" w:cs="Times New Roman"/>
          <w:sz w:val="24"/>
          <w:szCs w:val="24"/>
        </w:rPr>
        <w:t>Р</w:t>
      </w:r>
      <w:r w:rsidR="00AF7496" w:rsidRPr="00E70A3C">
        <w:rPr>
          <w:rFonts w:ascii="Times New Roman" w:hAnsi="Times New Roman" w:cs="Times New Roman"/>
          <w:sz w:val="24"/>
          <w:szCs w:val="24"/>
        </w:rPr>
        <w:t>ее</w:t>
      </w:r>
      <w:r w:rsidR="005777C0" w:rsidRPr="00E70A3C">
        <w:rPr>
          <w:rFonts w:ascii="Times New Roman" w:hAnsi="Times New Roman" w:cs="Times New Roman"/>
          <w:sz w:val="24"/>
          <w:szCs w:val="24"/>
        </w:rPr>
        <w:t>стра должников.</w:t>
      </w:r>
    </w:p>
    <w:p w14:paraId="7C40C478" w14:textId="77777777" w:rsidR="00AF7496" w:rsidRPr="00E70A3C" w:rsidRDefault="00E70A3C" w:rsidP="008E4A31">
      <w:pPr>
        <w:pStyle w:val="ConsNormal"/>
        <w:widowControl/>
        <w:tabs>
          <w:tab w:val="left" w:pos="540"/>
          <w:tab w:val="left" w:pos="1276"/>
        </w:tabs>
        <w:ind w:firstLine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Приложение №2: </w:t>
      </w:r>
      <w:r w:rsidR="008B304B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AF7496" w:rsidRPr="00E70A3C">
        <w:rPr>
          <w:rFonts w:ascii="Times New Roman" w:hAnsi="Times New Roman" w:cs="Times New Roman"/>
          <w:sz w:val="24"/>
          <w:szCs w:val="24"/>
        </w:rPr>
        <w:t>Сверк</w:t>
      </w:r>
      <w:r w:rsidR="008B304B">
        <w:rPr>
          <w:rFonts w:ascii="Times New Roman" w:hAnsi="Times New Roman" w:cs="Times New Roman"/>
          <w:sz w:val="24"/>
          <w:szCs w:val="24"/>
        </w:rPr>
        <w:t>и</w:t>
      </w:r>
      <w:r w:rsidR="00AF7496" w:rsidRPr="00E70A3C">
        <w:rPr>
          <w:rFonts w:ascii="Times New Roman" w:hAnsi="Times New Roman" w:cs="Times New Roman"/>
          <w:sz w:val="24"/>
          <w:szCs w:val="24"/>
        </w:rPr>
        <w:t xml:space="preserve"> платежей, поступивших от должников</w:t>
      </w:r>
      <w:r w:rsidR="005777C0" w:rsidRPr="00E70A3C">
        <w:rPr>
          <w:rFonts w:ascii="Times New Roman" w:hAnsi="Times New Roman" w:cs="Times New Roman"/>
          <w:sz w:val="24"/>
          <w:szCs w:val="24"/>
        </w:rPr>
        <w:t>.</w:t>
      </w:r>
    </w:p>
    <w:p w14:paraId="5BBE3B2F" w14:textId="77777777" w:rsidR="00AF7496" w:rsidRPr="00E70A3C" w:rsidRDefault="00E70A3C" w:rsidP="008E4A31">
      <w:pPr>
        <w:pStyle w:val="ConsNormal"/>
        <w:widowControl/>
        <w:tabs>
          <w:tab w:val="left" w:pos="540"/>
          <w:tab w:val="left" w:pos="1276"/>
        </w:tabs>
        <w:ind w:firstLine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Приложение №3: </w:t>
      </w:r>
      <w:r w:rsidR="00AF7496" w:rsidRPr="00E70A3C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8B304B">
        <w:rPr>
          <w:rFonts w:ascii="Times New Roman" w:hAnsi="Times New Roman" w:cs="Times New Roman"/>
          <w:sz w:val="24"/>
          <w:szCs w:val="24"/>
        </w:rPr>
        <w:t>О</w:t>
      </w:r>
      <w:r w:rsidR="00AF7496" w:rsidRPr="00E70A3C">
        <w:rPr>
          <w:rFonts w:ascii="Times New Roman" w:hAnsi="Times New Roman" w:cs="Times New Roman"/>
          <w:sz w:val="24"/>
          <w:szCs w:val="24"/>
        </w:rPr>
        <w:t>тчета о проделанной работе</w:t>
      </w:r>
      <w:r w:rsidR="005777C0" w:rsidRPr="00E70A3C">
        <w:rPr>
          <w:rFonts w:ascii="Times New Roman" w:hAnsi="Times New Roman" w:cs="Times New Roman"/>
          <w:sz w:val="24"/>
          <w:szCs w:val="24"/>
        </w:rPr>
        <w:t>.</w:t>
      </w:r>
    </w:p>
    <w:p w14:paraId="2BF16333" w14:textId="77777777" w:rsidR="004F0A77" w:rsidRDefault="00E70A3C" w:rsidP="008E4A31">
      <w:pPr>
        <w:pStyle w:val="ConsNormal"/>
        <w:widowControl/>
        <w:tabs>
          <w:tab w:val="left" w:pos="540"/>
          <w:tab w:val="left" w:pos="1276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№4: </w:t>
      </w:r>
      <w:r w:rsidR="005A6DF8" w:rsidRPr="00E70A3C">
        <w:rPr>
          <w:rFonts w:ascii="Times New Roman" w:hAnsi="Times New Roman" w:cs="Times New Roman"/>
          <w:sz w:val="24"/>
          <w:szCs w:val="24"/>
        </w:rPr>
        <w:t>Размер суммы агентского вознаграждения</w:t>
      </w:r>
      <w:r w:rsidR="005777C0" w:rsidRPr="00E70A3C">
        <w:rPr>
          <w:rFonts w:ascii="Times New Roman" w:hAnsi="Times New Roman" w:cs="Times New Roman"/>
          <w:sz w:val="24"/>
          <w:szCs w:val="24"/>
        </w:rPr>
        <w:t>.</w:t>
      </w:r>
    </w:p>
    <w:p w14:paraId="1B29A2A3" w14:textId="77777777" w:rsidR="00AE71BD" w:rsidRDefault="00AE71BD" w:rsidP="008E4A31">
      <w:pPr>
        <w:pStyle w:val="ConsNormal"/>
        <w:widowControl/>
        <w:tabs>
          <w:tab w:val="left" w:pos="540"/>
          <w:tab w:val="left" w:pos="1276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750FE70" w14:textId="77777777" w:rsidR="00AE71BD" w:rsidRDefault="00AE71BD" w:rsidP="008E4A31">
      <w:pPr>
        <w:pStyle w:val="ConsNormal"/>
        <w:widowControl/>
        <w:tabs>
          <w:tab w:val="left" w:pos="540"/>
          <w:tab w:val="left" w:pos="1276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93DE381" w14:textId="77777777" w:rsidR="00AE71BD" w:rsidRDefault="00AE71BD" w:rsidP="008E4A31">
      <w:pPr>
        <w:pStyle w:val="ConsNormal"/>
        <w:widowControl/>
        <w:tabs>
          <w:tab w:val="left" w:pos="540"/>
          <w:tab w:val="left" w:pos="1276"/>
        </w:tabs>
        <w:ind w:firstLine="0"/>
        <w:jc w:val="both"/>
      </w:pPr>
    </w:p>
    <w:p w14:paraId="66776F4C" w14:textId="77777777" w:rsidR="00527378" w:rsidRPr="0082052E" w:rsidRDefault="00527378" w:rsidP="008E4A31">
      <w:pPr>
        <w:spacing w:before="0" w:after="0"/>
        <w:jc w:val="both"/>
      </w:pPr>
    </w:p>
    <w:p w14:paraId="0EF5934D" w14:textId="77777777" w:rsidR="00AF7496" w:rsidRPr="0082052E" w:rsidRDefault="00E10B95" w:rsidP="002A432B">
      <w:pPr>
        <w:pStyle w:val="ConsNonformat"/>
        <w:widowControl/>
        <w:numPr>
          <w:ilvl w:val="0"/>
          <w:numId w:val="8"/>
        </w:numPr>
        <w:tabs>
          <w:tab w:val="left" w:pos="426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90476">
        <w:rPr>
          <w:rFonts w:ascii="Times New Roman" w:hAnsi="Times New Roman" w:cs="Times New Roman"/>
          <w:b/>
          <w:caps/>
          <w:sz w:val="24"/>
          <w:szCs w:val="24"/>
        </w:rPr>
        <w:t>сведения об ответственных ЛИЦАХ</w:t>
      </w:r>
    </w:p>
    <w:p w14:paraId="7E209888" w14:textId="77777777" w:rsidR="00E10B95" w:rsidRDefault="00E10B95" w:rsidP="00FE5511">
      <w:pPr>
        <w:pStyle w:val="ConsNonformat"/>
        <w:widowControl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14:paraId="43889603" w14:textId="77777777" w:rsidR="00AD3066" w:rsidRPr="008E4A31" w:rsidRDefault="00AD3066" w:rsidP="008E4A31">
      <w:pPr>
        <w:pStyle w:val="ConsNormal"/>
        <w:widowControl/>
        <w:numPr>
          <w:ilvl w:val="1"/>
          <w:numId w:val="8"/>
        </w:numPr>
        <w:tabs>
          <w:tab w:val="left" w:pos="54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A31">
        <w:rPr>
          <w:rFonts w:ascii="Times New Roman" w:hAnsi="Times New Roman"/>
          <w:sz w:val="24"/>
          <w:szCs w:val="24"/>
        </w:rPr>
        <w:t>Ответственными должностными лицами, уполномоченными вести переписку и принимать исполнение поручений в рамках настоящего Договора, являются:</w:t>
      </w:r>
    </w:p>
    <w:p w14:paraId="69EFCDA0" w14:textId="77777777" w:rsidR="00AD3066" w:rsidRPr="00290476" w:rsidRDefault="00AD3066" w:rsidP="00FE5511">
      <w:pPr>
        <w:pStyle w:val="ConsNonformat"/>
        <w:widowControl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103"/>
        <w:gridCol w:w="4785"/>
      </w:tblGrid>
      <w:tr w:rsidR="00E10B95" w:rsidRPr="00AD3066" w14:paraId="1F4B698D" w14:textId="77777777" w:rsidTr="008E4A31">
        <w:tc>
          <w:tcPr>
            <w:tcW w:w="5103" w:type="dxa"/>
            <w:shd w:val="clear" w:color="auto" w:fill="auto"/>
          </w:tcPr>
          <w:p w14:paraId="2FB0597A" w14:textId="77777777" w:rsidR="00E10B95" w:rsidRPr="00790AFD" w:rsidRDefault="00E10B95" w:rsidP="00FE5511">
            <w:pPr>
              <w:spacing w:before="0" w:after="0"/>
              <w:jc w:val="center"/>
              <w:rPr>
                <w:b/>
              </w:rPr>
            </w:pPr>
            <w:r w:rsidRPr="00AD3066">
              <w:rPr>
                <w:b/>
              </w:rPr>
              <w:t xml:space="preserve">От Агента </w:t>
            </w:r>
          </w:p>
        </w:tc>
        <w:tc>
          <w:tcPr>
            <w:tcW w:w="4785" w:type="dxa"/>
            <w:shd w:val="clear" w:color="auto" w:fill="auto"/>
          </w:tcPr>
          <w:p w14:paraId="1B657BCF" w14:textId="77777777" w:rsidR="00E10B95" w:rsidRPr="008B304B" w:rsidRDefault="00E10B95" w:rsidP="00FE5511">
            <w:pPr>
              <w:spacing w:before="0" w:after="0"/>
              <w:jc w:val="center"/>
              <w:rPr>
                <w:b/>
              </w:rPr>
            </w:pPr>
            <w:r w:rsidRPr="008B304B">
              <w:rPr>
                <w:b/>
              </w:rPr>
              <w:t>От Принципала</w:t>
            </w:r>
          </w:p>
        </w:tc>
      </w:tr>
      <w:tr w:rsidR="00AD3066" w:rsidRPr="00AD3066" w14:paraId="12D6C092" w14:textId="77777777" w:rsidTr="00AD3066">
        <w:tc>
          <w:tcPr>
            <w:tcW w:w="5103" w:type="dxa"/>
            <w:shd w:val="clear" w:color="auto" w:fill="auto"/>
          </w:tcPr>
          <w:p w14:paraId="2B1D064A" w14:textId="77777777" w:rsidR="00AD3066" w:rsidRPr="008E4A31" w:rsidRDefault="00AD3066" w:rsidP="008E4A31">
            <w:pPr>
              <w:spacing w:before="0" w:after="0"/>
            </w:pPr>
            <w:r w:rsidRPr="008E4A31">
              <w:t>ФИО ________________________________</w:t>
            </w:r>
          </w:p>
          <w:p w14:paraId="138703FA" w14:textId="77777777" w:rsidR="00AD3066" w:rsidRPr="008E4A31" w:rsidRDefault="00AD3066" w:rsidP="008E4A31">
            <w:pPr>
              <w:spacing w:before="0" w:after="0"/>
            </w:pPr>
            <w:r w:rsidRPr="008E4A31">
              <w:t>_____________________________________</w:t>
            </w:r>
          </w:p>
          <w:p w14:paraId="3DB03F0C" w14:textId="77777777" w:rsidR="00AD3066" w:rsidRPr="008E4A31" w:rsidRDefault="00AD3066" w:rsidP="00AD3066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8E4A31">
              <w:rPr>
                <w:i/>
                <w:sz w:val="20"/>
                <w:szCs w:val="20"/>
              </w:rPr>
              <w:t>(полностью)</w:t>
            </w:r>
          </w:p>
          <w:p w14:paraId="2D6F962A" w14:textId="77777777" w:rsidR="00AD3066" w:rsidRDefault="00AD3066" w:rsidP="008E4A31">
            <w:pPr>
              <w:spacing w:before="0" w:after="0"/>
            </w:pPr>
            <w:r w:rsidRPr="008E4A31">
              <w:t>Должность ___________________________</w:t>
            </w:r>
          </w:p>
          <w:p w14:paraId="2CE084D4" w14:textId="77777777" w:rsidR="00AD3066" w:rsidRPr="008E4A31" w:rsidRDefault="00AD3066" w:rsidP="008E4A31">
            <w:pPr>
              <w:spacing w:before="0" w:after="0"/>
            </w:pPr>
            <w:r>
              <w:t>_____________________________________</w:t>
            </w:r>
          </w:p>
          <w:p w14:paraId="3C547C01" w14:textId="77777777" w:rsidR="00AD3066" w:rsidRPr="008E4A31" w:rsidRDefault="00AD3066" w:rsidP="008E4A31">
            <w:pPr>
              <w:spacing w:before="0" w:after="0"/>
            </w:pPr>
            <w:r w:rsidRPr="008E4A31">
              <w:t>Телефо</w:t>
            </w:r>
            <w:r w:rsidRPr="00790AFD">
              <w:t>н  ____________________________</w:t>
            </w:r>
            <w:r>
              <w:t>_</w:t>
            </w:r>
          </w:p>
          <w:p w14:paraId="1025F4AE" w14:textId="77777777" w:rsidR="00AD3066" w:rsidRPr="008E4A31" w:rsidRDefault="00AD3066" w:rsidP="008E4A31">
            <w:pPr>
              <w:spacing w:before="0" w:after="0"/>
            </w:pPr>
            <w:r w:rsidRPr="008E4A31">
              <w:t xml:space="preserve">e-mail  </w:t>
            </w:r>
            <w:r w:rsidRPr="00790AFD">
              <w:t>_______________________________</w:t>
            </w:r>
          </w:p>
          <w:p w14:paraId="1B28612C" w14:textId="77777777" w:rsidR="00AD3066" w:rsidRDefault="00AD3066" w:rsidP="00AD3066">
            <w:pPr>
              <w:spacing w:before="0" w:after="0"/>
              <w:jc w:val="center"/>
            </w:pPr>
          </w:p>
          <w:p w14:paraId="7724A408" w14:textId="77777777" w:rsidR="00AD3066" w:rsidRPr="005F7A05" w:rsidRDefault="00AD3066" w:rsidP="00AD3066">
            <w:pPr>
              <w:spacing w:before="0" w:after="0"/>
            </w:pPr>
            <w:r w:rsidRPr="005F7A05">
              <w:t>ФИО ________________________________</w:t>
            </w:r>
          </w:p>
          <w:p w14:paraId="53B5B8F2" w14:textId="77777777" w:rsidR="00AD3066" w:rsidRPr="005F7A05" w:rsidRDefault="00AD3066" w:rsidP="00AD3066">
            <w:pPr>
              <w:spacing w:before="0" w:after="0"/>
            </w:pPr>
            <w:r w:rsidRPr="005F7A05">
              <w:t>_____________________________________</w:t>
            </w:r>
          </w:p>
          <w:p w14:paraId="7D85076F" w14:textId="77777777" w:rsidR="00AD3066" w:rsidRPr="005F7A05" w:rsidRDefault="00AD3066" w:rsidP="00AD3066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F7A05">
              <w:rPr>
                <w:i/>
                <w:sz w:val="20"/>
                <w:szCs w:val="20"/>
              </w:rPr>
              <w:t>(полностью)</w:t>
            </w:r>
          </w:p>
          <w:p w14:paraId="737B2043" w14:textId="77777777" w:rsidR="00AD3066" w:rsidRDefault="00AD3066" w:rsidP="00AD3066">
            <w:pPr>
              <w:spacing w:before="0" w:after="0"/>
            </w:pPr>
            <w:r w:rsidRPr="005F7A05">
              <w:t>Должность ___________________________</w:t>
            </w:r>
          </w:p>
          <w:p w14:paraId="55919CC1" w14:textId="77777777" w:rsidR="00AD3066" w:rsidRPr="005F7A05" w:rsidRDefault="00AD3066" w:rsidP="00AD3066">
            <w:pPr>
              <w:spacing w:before="0" w:after="0"/>
            </w:pPr>
            <w:r>
              <w:t>_____________________________________</w:t>
            </w:r>
          </w:p>
          <w:p w14:paraId="4E37800A" w14:textId="77777777" w:rsidR="00AD3066" w:rsidRPr="005F7A05" w:rsidRDefault="00AD3066" w:rsidP="00AD3066">
            <w:pPr>
              <w:spacing w:before="0" w:after="0"/>
            </w:pPr>
            <w:r w:rsidRPr="005F7A05">
              <w:t>Телефон  ____________________________</w:t>
            </w:r>
            <w:r>
              <w:t>_</w:t>
            </w:r>
          </w:p>
          <w:p w14:paraId="4237D700" w14:textId="77777777" w:rsidR="00AD3066" w:rsidRDefault="00AD3066" w:rsidP="008E4A31">
            <w:pPr>
              <w:spacing w:before="0" w:after="0"/>
            </w:pPr>
            <w:r w:rsidRPr="005F7A05">
              <w:t>e-mail  _______________________________</w:t>
            </w:r>
          </w:p>
          <w:p w14:paraId="733FECE5" w14:textId="77777777" w:rsidR="00AD3066" w:rsidRDefault="00AD3066" w:rsidP="008E4A31">
            <w:pPr>
              <w:spacing w:before="0" w:after="0"/>
            </w:pPr>
          </w:p>
          <w:p w14:paraId="766FFB7C" w14:textId="77777777" w:rsidR="00AD3066" w:rsidRPr="005F7A05" w:rsidRDefault="00AD3066" w:rsidP="00AD3066">
            <w:pPr>
              <w:spacing w:before="0" w:after="0"/>
            </w:pPr>
            <w:r w:rsidRPr="005F7A05">
              <w:t>ФИО ________________________________</w:t>
            </w:r>
          </w:p>
          <w:p w14:paraId="410FAC46" w14:textId="77777777" w:rsidR="00AD3066" w:rsidRPr="005F7A05" w:rsidRDefault="00AD3066" w:rsidP="00AD3066">
            <w:pPr>
              <w:spacing w:before="0" w:after="0"/>
            </w:pPr>
            <w:r w:rsidRPr="005F7A05">
              <w:t>_____________________________________</w:t>
            </w:r>
          </w:p>
          <w:p w14:paraId="1150C662" w14:textId="77777777" w:rsidR="00AD3066" w:rsidRPr="005F7A05" w:rsidRDefault="00AD3066" w:rsidP="00AD3066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F7A05">
              <w:rPr>
                <w:i/>
                <w:sz w:val="20"/>
                <w:szCs w:val="20"/>
              </w:rPr>
              <w:t>(полностью)</w:t>
            </w:r>
          </w:p>
          <w:p w14:paraId="62D765FB" w14:textId="77777777" w:rsidR="00AD3066" w:rsidRDefault="00AD3066" w:rsidP="00AD3066">
            <w:pPr>
              <w:spacing w:before="0" w:after="0"/>
            </w:pPr>
            <w:r w:rsidRPr="005F7A05">
              <w:t>Должность ___________________________</w:t>
            </w:r>
          </w:p>
          <w:p w14:paraId="7C7039DA" w14:textId="77777777" w:rsidR="00AD3066" w:rsidRPr="005F7A05" w:rsidRDefault="00AD3066" w:rsidP="00AD3066">
            <w:pPr>
              <w:spacing w:before="0" w:after="0"/>
            </w:pPr>
            <w:r>
              <w:t>_____________________________________</w:t>
            </w:r>
          </w:p>
          <w:p w14:paraId="78686112" w14:textId="77777777" w:rsidR="00AD3066" w:rsidRPr="005F7A05" w:rsidRDefault="00AD3066" w:rsidP="00AD3066">
            <w:pPr>
              <w:spacing w:before="0" w:after="0"/>
            </w:pPr>
            <w:r w:rsidRPr="005F7A05">
              <w:t>Телефон  ____________________________</w:t>
            </w:r>
            <w:r>
              <w:t>_</w:t>
            </w:r>
          </w:p>
          <w:p w14:paraId="5760D990" w14:textId="77777777" w:rsidR="00AD3066" w:rsidRPr="008E4A31" w:rsidRDefault="00AD3066" w:rsidP="008E4A31">
            <w:pPr>
              <w:spacing w:before="0" w:after="0"/>
            </w:pPr>
            <w:r w:rsidRPr="005F7A05">
              <w:t>e-mail  _______________________________</w:t>
            </w:r>
          </w:p>
          <w:p w14:paraId="3987440D" w14:textId="77777777" w:rsidR="00AD3066" w:rsidRPr="008E4A31" w:rsidRDefault="00AD3066" w:rsidP="00AD3066">
            <w:pPr>
              <w:spacing w:before="0" w:after="0"/>
              <w:jc w:val="center"/>
            </w:pPr>
          </w:p>
        </w:tc>
        <w:tc>
          <w:tcPr>
            <w:tcW w:w="4785" w:type="dxa"/>
            <w:shd w:val="clear" w:color="auto" w:fill="auto"/>
          </w:tcPr>
          <w:p w14:paraId="154A7F4A" w14:textId="77777777" w:rsidR="00AD3066" w:rsidRPr="005F7A05" w:rsidRDefault="00AD3066" w:rsidP="00AD3066">
            <w:pPr>
              <w:spacing w:before="0" w:after="0"/>
            </w:pPr>
            <w:r w:rsidRPr="005F7A05">
              <w:t>ФИО ________________________________</w:t>
            </w:r>
          </w:p>
          <w:p w14:paraId="6602082E" w14:textId="77777777" w:rsidR="00AD3066" w:rsidRPr="005F7A05" w:rsidRDefault="00AD3066" w:rsidP="00AD3066">
            <w:pPr>
              <w:spacing w:before="0" w:after="0"/>
            </w:pPr>
            <w:r w:rsidRPr="005F7A05">
              <w:t>_____________________________________</w:t>
            </w:r>
          </w:p>
          <w:p w14:paraId="7700C5CB" w14:textId="77777777" w:rsidR="00AD3066" w:rsidRPr="005F7A05" w:rsidRDefault="00AD3066" w:rsidP="00AD3066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F7A05">
              <w:rPr>
                <w:i/>
                <w:sz w:val="20"/>
                <w:szCs w:val="20"/>
              </w:rPr>
              <w:t>(полностью)</w:t>
            </w:r>
          </w:p>
          <w:p w14:paraId="73B0EAF6" w14:textId="77777777" w:rsidR="00AD3066" w:rsidRDefault="00AD3066" w:rsidP="00AD3066">
            <w:pPr>
              <w:spacing w:before="0" w:after="0"/>
            </w:pPr>
            <w:r w:rsidRPr="005F7A05">
              <w:t>Должность ___________________________</w:t>
            </w:r>
          </w:p>
          <w:p w14:paraId="6532E70F" w14:textId="77777777" w:rsidR="00AD3066" w:rsidRPr="005F7A05" w:rsidRDefault="00AD3066" w:rsidP="00AD3066">
            <w:pPr>
              <w:spacing w:before="0" w:after="0"/>
            </w:pPr>
            <w:r>
              <w:t>_____________________________________</w:t>
            </w:r>
          </w:p>
          <w:p w14:paraId="6CD728DA" w14:textId="77777777" w:rsidR="00AD3066" w:rsidRPr="005F7A05" w:rsidRDefault="00AD3066" w:rsidP="00AD3066">
            <w:pPr>
              <w:spacing w:before="0" w:after="0"/>
            </w:pPr>
            <w:r w:rsidRPr="005F7A05">
              <w:t>Телефон  ____________________________</w:t>
            </w:r>
            <w:r>
              <w:t>_</w:t>
            </w:r>
          </w:p>
          <w:p w14:paraId="15471D72" w14:textId="77777777" w:rsidR="00AD3066" w:rsidRPr="005F7A05" w:rsidRDefault="00AD3066" w:rsidP="00AD3066">
            <w:pPr>
              <w:spacing w:before="0" w:after="0"/>
            </w:pPr>
            <w:r w:rsidRPr="005F7A05">
              <w:t>e-mail  _______________________________</w:t>
            </w:r>
          </w:p>
          <w:p w14:paraId="644167C4" w14:textId="77777777" w:rsidR="00AD3066" w:rsidRDefault="00AD3066" w:rsidP="00AD3066">
            <w:pPr>
              <w:spacing w:before="0" w:after="0"/>
              <w:jc w:val="center"/>
            </w:pPr>
          </w:p>
          <w:p w14:paraId="3C36C3BD" w14:textId="77777777" w:rsidR="00AD3066" w:rsidRPr="005F7A05" w:rsidRDefault="00AD3066" w:rsidP="00AD3066">
            <w:pPr>
              <w:spacing w:before="0" w:after="0"/>
            </w:pPr>
            <w:r w:rsidRPr="005F7A05">
              <w:t>ФИО ________________________________</w:t>
            </w:r>
          </w:p>
          <w:p w14:paraId="1BFFF4F7" w14:textId="77777777" w:rsidR="00AD3066" w:rsidRPr="005F7A05" w:rsidRDefault="00AD3066" w:rsidP="00AD3066">
            <w:pPr>
              <w:spacing w:before="0" w:after="0"/>
            </w:pPr>
            <w:r w:rsidRPr="005F7A05">
              <w:t>_____________________________________</w:t>
            </w:r>
          </w:p>
          <w:p w14:paraId="45657043" w14:textId="77777777" w:rsidR="00AD3066" w:rsidRPr="005F7A05" w:rsidRDefault="00AD3066" w:rsidP="00AD3066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F7A05">
              <w:rPr>
                <w:i/>
                <w:sz w:val="20"/>
                <w:szCs w:val="20"/>
              </w:rPr>
              <w:t>(полностью)</w:t>
            </w:r>
          </w:p>
          <w:p w14:paraId="5F908D95" w14:textId="77777777" w:rsidR="00AD3066" w:rsidRDefault="00AD3066" w:rsidP="00AD3066">
            <w:pPr>
              <w:spacing w:before="0" w:after="0"/>
            </w:pPr>
            <w:r w:rsidRPr="005F7A05">
              <w:t>Должность ___________________________</w:t>
            </w:r>
          </w:p>
          <w:p w14:paraId="479485C3" w14:textId="77777777" w:rsidR="00AD3066" w:rsidRPr="005F7A05" w:rsidRDefault="00AD3066" w:rsidP="00AD3066">
            <w:pPr>
              <w:spacing w:before="0" w:after="0"/>
            </w:pPr>
            <w:r>
              <w:t>_____________________________________</w:t>
            </w:r>
          </w:p>
          <w:p w14:paraId="27DC749D" w14:textId="77777777" w:rsidR="00AD3066" w:rsidRPr="005F7A05" w:rsidRDefault="00AD3066" w:rsidP="00AD3066">
            <w:pPr>
              <w:spacing w:before="0" w:after="0"/>
            </w:pPr>
            <w:r w:rsidRPr="005F7A05">
              <w:t>Телефон  ____________________________</w:t>
            </w:r>
            <w:r>
              <w:t>_</w:t>
            </w:r>
          </w:p>
          <w:p w14:paraId="4F727EA8" w14:textId="77777777" w:rsidR="00AD3066" w:rsidRDefault="00AD3066" w:rsidP="00AD3066">
            <w:pPr>
              <w:spacing w:before="0" w:after="0"/>
            </w:pPr>
            <w:r w:rsidRPr="005F7A05">
              <w:t>e-mail  _______________________________</w:t>
            </w:r>
          </w:p>
          <w:p w14:paraId="7671C1C7" w14:textId="77777777" w:rsidR="00AD3066" w:rsidRDefault="00AD3066" w:rsidP="00AD3066">
            <w:pPr>
              <w:spacing w:before="0" w:after="0"/>
            </w:pPr>
          </w:p>
          <w:p w14:paraId="0523EBD4" w14:textId="77777777" w:rsidR="00AD3066" w:rsidRPr="005F7A05" w:rsidRDefault="00AD3066" w:rsidP="00AD3066">
            <w:pPr>
              <w:spacing w:before="0" w:after="0"/>
            </w:pPr>
            <w:r w:rsidRPr="005F7A05">
              <w:t>ФИО ________________________________</w:t>
            </w:r>
          </w:p>
          <w:p w14:paraId="4E1AD34B" w14:textId="77777777" w:rsidR="00AD3066" w:rsidRPr="005F7A05" w:rsidRDefault="00AD3066" w:rsidP="00AD3066">
            <w:pPr>
              <w:spacing w:before="0" w:after="0"/>
            </w:pPr>
            <w:r w:rsidRPr="005F7A05">
              <w:t>_____________________________________</w:t>
            </w:r>
          </w:p>
          <w:p w14:paraId="7628D5AF" w14:textId="77777777" w:rsidR="00AD3066" w:rsidRPr="005F7A05" w:rsidRDefault="00AD3066" w:rsidP="00AD3066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F7A05">
              <w:rPr>
                <w:i/>
                <w:sz w:val="20"/>
                <w:szCs w:val="20"/>
              </w:rPr>
              <w:t>(полностью)</w:t>
            </w:r>
          </w:p>
          <w:p w14:paraId="179A9AEE" w14:textId="77777777" w:rsidR="00AD3066" w:rsidRDefault="00AD3066" w:rsidP="00AD3066">
            <w:pPr>
              <w:spacing w:before="0" w:after="0"/>
            </w:pPr>
            <w:r w:rsidRPr="005F7A05">
              <w:t>Должность ___________________________</w:t>
            </w:r>
          </w:p>
          <w:p w14:paraId="213655C9" w14:textId="77777777" w:rsidR="00AD3066" w:rsidRPr="005F7A05" w:rsidRDefault="00AD3066" w:rsidP="00AD3066">
            <w:pPr>
              <w:spacing w:before="0" w:after="0"/>
            </w:pPr>
            <w:r>
              <w:t>_____________________________________</w:t>
            </w:r>
          </w:p>
          <w:p w14:paraId="3C85B1C6" w14:textId="77777777" w:rsidR="00AD3066" w:rsidRPr="005F7A05" w:rsidRDefault="00AD3066" w:rsidP="00AD3066">
            <w:pPr>
              <w:spacing w:before="0" w:after="0"/>
            </w:pPr>
            <w:r w:rsidRPr="005F7A05">
              <w:t>Телефон  ____________________________</w:t>
            </w:r>
            <w:r>
              <w:t>_</w:t>
            </w:r>
          </w:p>
          <w:p w14:paraId="7001C3C8" w14:textId="77777777" w:rsidR="00AD3066" w:rsidRPr="005F7A05" w:rsidRDefault="00AD3066" w:rsidP="00AD3066">
            <w:pPr>
              <w:spacing w:before="0" w:after="0"/>
            </w:pPr>
            <w:r w:rsidRPr="005F7A05">
              <w:t>e-mail  _______________________________</w:t>
            </w:r>
          </w:p>
          <w:p w14:paraId="0EC0BB1B" w14:textId="77777777" w:rsidR="00AD3066" w:rsidRPr="008E4A31" w:rsidRDefault="00AD3066" w:rsidP="00AD3066">
            <w:pPr>
              <w:spacing w:before="0" w:after="0"/>
              <w:jc w:val="center"/>
            </w:pPr>
          </w:p>
        </w:tc>
      </w:tr>
    </w:tbl>
    <w:p w14:paraId="3C399B3E" w14:textId="77777777" w:rsidR="00AE71BD" w:rsidRDefault="00AE71BD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14:paraId="09056009" w14:textId="77777777" w:rsidR="00AE71BD" w:rsidRDefault="00AE71BD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14:paraId="2E41E9D3" w14:textId="77777777" w:rsidR="00AE71BD" w:rsidRDefault="00AE71BD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14:paraId="31B4121A" w14:textId="77777777" w:rsidR="00AE71BD" w:rsidRDefault="00AE71BD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14:paraId="6427501A" w14:textId="77777777" w:rsidR="00AE71BD" w:rsidRDefault="00AE71BD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14:paraId="5338DB6C" w14:textId="77777777" w:rsidR="00AE71BD" w:rsidRDefault="00AE71BD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14:paraId="4746A03E" w14:textId="77777777" w:rsidR="00AE71BD" w:rsidRDefault="00AE71BD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14:paraId="7B7E3479" w14:textId="77777777" w:rsidR="00AE71BD" w:rsidRDefault="00AE71BD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14:paraId="33B010E0" w14:textId="77777777" w:rsidR="00AE71BD" w:rsidRDefault="00AE71BD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14:paraId="0484323A" w14:textId="77777777" w:rsidR="00AE71BD" w:rsidRDefault="00AE71BD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14:paraId="5E878E2B" w14:textId="77777777" w:rsidR="00AE71BD" w:rsidRDefault="00AE71BD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14:paraId="1166032E" w14:textId="77777777" w:rsidR="00AE71BD" w:rsidRDefault="00AE71BD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14:paraId="1194C358" w14:textId="77777777" w:rsidR="00AE71BD" w:rsidRDefault="00AE71BD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14:paraId="1316D353" w14:textId="77777777" w:rsidR="00AE71BD" w:rsidRDefault="00AE71BD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14:paraId="6DB5CE26" w14:textId="77777777" w:rsidR="00AE71BD" w:rsidRDefault="00AE71BD" w:rsidP="00B96827">
      <w:pPr>
        <w:pStyle w:val="ConsNonformat"/>
        <w:widowControl/>
        <w:tabs>
          <w:tab w:val="left" w:pos="426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14:paraId="6A8A32C7" w14:textId="77777777" w:rsidR="00307365" w:rsidRPr="00190953" w:rsidRDefault="00172EEE" w:rsidP="002A432B">
      <w:pPr>
        <w:pStyle w:val="ConsNonformat"/>
        <w:widowControl/>
        <w:numPr>
          <w:ilvl w:val="0"/>
          <w:numId w:val="8"/>
        </w:numPr>
        <w:tabs>
          <w:tab w:val="left" w:pos="426"/>
        </w:tabs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E4A31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АДРЕСА, Р</w:t>
      </w:r>
      <w:r w:rsidR="00307365" w:rsidRPr="008E4A31">
        <w:rPr>
          <w:rFonts w:ascii="Times New Roman" w:hAnsi="Times New Roman" w:cs="Times New Roman"/>
          <w:b/>
          <w:caps/>
          <w:sz w:val="24"/>
          <w:szCs w:val="24"/>
        </w:rPr>
        <w:t xml:space="preserve">ЕКВИЗИТЫ </w:t>
      </w:r>
      <w:r w:rsidRPr="008E4A31">
        <w:rPr>
          <w:rFonts w:ascii="Times New Roman" w:hAnsi="Times New Roman" w:cs="Times New Roman"/>
          <w:b/>
          <w:caps/>
          <w:sz w:val="24"/>
          <w:szCs w:val="24"/>
        </w:rPr>
        <w:t xml:space="preserve"> И ПОДПИСИ </w:t>
      </w:r>
      <w:r w:rsidR="00307365" w:rsidRPr="008E4A31">
        <w:rPr>
          <w:rFonts w:ascii="Times New Roman" w:hAnsi="Times New Roman" w:cs="Times New Roman"/>
          <w:b/>
          <w:caps/>
          <w:sz w:val="24"/>
          <w:szCs w:val="24"/>
        </w:rPr>
        <w:t>СТОРОН</w:t>
      </w:r>
    </w:p>
    <w:p w14:paraId="52CAE484" w14:textId="77777777" w:rsidR="00477716" w:rsidRPr="00290476" w:rsidRDefault="00477716" w:rsidP="00A630AB">
      <w:pPr>
        <w:spacing w:before="0" w:after="0"/>
        <w:rPr>
          <w:b/>
        </w:rPr>
      </w:pPr>
    </w:p>
    <w:tbl>
      <w:tblPr>
        <w:tblW w:w="0" w:type="auto"/>
        <w:tblInd w:w="-284" w:type="dxa"/>
        <w:tblLook w:val="04A0" w:firstRow="1" w:lastRow="0" w:firstColumn="1" w:lastColumn="0" w:noHBand="0" w:noVBand="1"/>
      </w:tblPr>
      <w:tblGrid>
        <w:gridCol w:w="4572"/>
        <w:gridCol w:w="5506"/>
      </w:tblGrid>
      <w:tr w:rsidR="00BC4034" w:rsidRPr="00290476" w14:paraId="7AB02131" w14:textId="77777777" w:rsidTr="00D74339">
        <w:tc>
          <w:tcPr>
            <w:tcW w:w="4559" w:type="dxa"/>
            <w:shd w:val="clear" w:color="auto" w:fill="auto"/>
          </w:tcPr>
          <w:p w14:paraId="4CAD8F31" w14:textId="77777777" w:rsidR="00BC4034" w:rsidRPr="00290476" w:rsidRDefault="00BC4034" w:rsidP="00FE5511">
            <w:pPr>
              <w:spacing w:before="0" w:after="0"/>
              <w:jc w:val="center"/>
              <w:rPr>
                <w:b/>
              </w:rPr>
            </w:pPr>
            <w:r w:rsidRPr="00290476">
              <w:rPr>
                <w:b/>
              </w:rPr>
              <w:t>Агент</w:t>
            </w:r>
          </w:p>
        </w:tc>
        <w:tc>
          <w:tcPr>
            <w:tcW w:w="5506" w:type="dxa"/>
            <w:shd w:val="clear" w:color="auto" w:fill="auto"/>
          </w:tcPr>
          <w:p w14:paraId="395B3294" w14:textId="77777777" w:rsidR="00BC4034" w:rsidRPr="00290476" w:rsidRDefault="00BC4034" w:rsidP="00FE5511">
            <w:pPr>
              <w:spacing w:before="0" w:after="0"/>
              <w:jc w:val="center"/>
              <w:rPr>
                <w:b/>
              </w:rPr>
            </w:pPr>
            <w:r w:rsidRPr="00290476">
              <w:rPr>
                <w:b/>
              </w:rPr>
              <w:t>Принципал</w:t>
            </w:r>
          </w:p>
        </w:tc>
      </w:tr>
      <w:tr w:rsidR="000B0F1C" w:rsidRPr="00290476" w14:paraId="36DA8F18" w14:textId="77777777" w:rsidTr="00D74339">
        <w:tc>
          <w:tcPr>
            <w:tcW w:w="4559" w:type="dxa"/>
            <w:shd w:val="clear" w:color="auto" w:fill="auto"/>
          </w:tcPr>
          <w:p w14:paraId="51F6554D" w14:textId="77777777" w:rsidR="000B0F1C" w:rsidRPr="00B706D7" w:rsidRDefault="000B0F1C" w:rsidP="00FE5511">
            <w:pPr>
              <w:spacing w:before="0" w:after="0"/>
            </w:pPr>
          </w:p>
        </w:tc>
        <w:tc>
          <w:tcPr>
            <w:tcW w:w="5506" w:type="dxa"/>
            <w:shd w:val="clear" w:color="auto" w:fill="auto"/>
          </w:tcPr>
          <w:p w14:paraId="72335897" w14:textId="77777777" w:rsidR="000B0F1C" w:rsidRPr="007B0EDE" w:rsidRDefault="005777C0" w:rsidP="00D74339">
            <w:pPr>
              <w:spacing w:before="0" w:after="0"/>
              <w:ind w:left="106" w:hanging="106"/>
            </w:pPr>
            <w:r>
              <w:t>ОАО «</w:t>
            </w:r>
            <w:r w:rsidR="0047616C">
              <w:t>ТГК-1</w:t>
            </w:r>
            <w:r>
              <w:t>»</w:t>
            </w:r>
          </w:p>
        </w:tc>
      </w:tr>
      <w:tr w:rsidR="00052818" w:rsidRPr="00290476" w14:paraId="452D1C1E" w14:textId="77777777" w:rsidTr="00D74339">
        <w:trPr>
          <w:trHeight w:val="491"/>
        </w:trPr>
        <w:tc>
          <w:tcPr>
            <w:tcW w:w="4559" w:type="dxa"/>
            <w:shd w:val="clear" w:color="auto" w:fill="auto"/>
          </w:tcPr>
          <w:p w14:paraId="79B05778" w14:textId="77777777" w:rsidR="00052818" w:rsidRDefault="00052818" w:rsidP="00FE5511">
            <w:pPr>
              <w:spacing w:before="0" w:after="0"/>
              <w:ind w:left="36"/>
            </w:pPr>
            <w:r w:rsidRPr="00290476">
              <w:t>ИНН:</w:t>
            </w:r>
            <w:r>
              <w:t xml:space="preserve"> _____________________________</w:t>
            </w:r>
          </w:p>
          <w:p w14:paraId="7D1888EE" w14:textId="77777777" w:rsidR="00052818" w:rsidRPr="00B706D7" w:rsidRDefault="00052818" w:rsidP="00FE5511">
            <w:pPr>
              <w:spacing w:before="0" w:after="0"/>
              <w:ind w:left="36"/>
            </w:pPr>
            <w:r w:rsidRPr="00290476">
              <w:t xml:space="preserve">КПП: </w:t>
            </w:r>
            <w:r>
              <w:t>_____________________________</w:t>
            </w:r>
          </w:p>
          <w:p w14:paraId="314A19DC" w14:textId="77777777" w:rsidR="00052818" w:rsidRPr="00290476" w:rsidRDefault="00052818" w:rsidP="009525BB">
            <w:pPr>
              <w:spacing w:before="0" w:after="0"/>
              <w:rPr>
                <w:b/>
              </w:rPr>
            </w:pPr>
            <w:r w:rsidRPr="00B706D7">
              <w:t>ОГРН</w:t>
            </w:r>
            <w:r>
              <w:t>: ____________________________</w:t>
            </w:r>
          </w:p>
        </w:tc>
        <w:tc>
          <w:tcPr>
            <w:tcW w:w="5506" w:type="dxa"/>
            <w:shd w:val="clear" w:color="auto" w:fill="auto"/>
          </w:tcPr>
          <w:p w14:paraId="02CEC918" w14:textId="77777777" w:rsidR="00052818" w:rsidRDefault="00052818" w:rsidP="00D74339">
            <w:pPr>
              <w:spacing w:before="0" w:after="0"/>
              <w:ind w:left="106" w:hanging="106"/>
            </w:pPr>
            <w:r w:rsidRPr="00290476">
              <w:t>ИНН:</w:t>
            </w:r>
            <w:r>
              <w:t xml:space="preserve"> </w:t>
            </w:r>
            <w:r w:rsidR="00E0634F">
              <w:rPr>
                <w:color w:val="000000"/>
              </w:rPr>
              <w:t>7841312071</w:t>
            </w:r>
          </w:p>
          <w:p w14:paraId="52054BB9" w14:textId="77777777" w:rsidR="00052818" w:rsidRPr="00B706D7" w:rsidRDefault="00052818" w:rsidP="00D74339">
            <w:pPr>
              <w:spacing w:before="0" w:after="0"/>
              <w:ind w:left="106" w:hanging="106"/>
            </w:pPr>
            <w:r w:rsidRPr="00290476">
              <w:t xml:space="preserve">КПП: </w:t>
            </w:r>
            <w:r w:rsidR="00E0634F">
              <w:rPr>
                <w:color w:val="000000"/>
              </w:rPr>
              <w:t>780501001</w:t>
            </w:r>
          </w:p>
          <w:p w14:paraId="3036E648" w14:textId="77777777" w:rsidR="00052818" w:rsidRPr="00290476" w:rsidRDefault="00052818" w:rsidP="00D74339">
            <w:pPr>
              <w:spacing w:before="0" w:after="0"/>
              <w:ind w:left="106" w:hanging="106"/>
              <w:rPr>
                <w:b/>
              </w:rPr>
            </w:pPr>
            <w:r w:rsidRPr="00B706D7">
              <w:t>ОГРН</w:t>
            </w:r>
            <w:r w:rsidR="00E0634F">
              <w:t>: 1057810153400</w:t>
            </w:r>
          </w:p>
        </w:tc>
      </w:tr>
      <w:tr w:rsidR="00052818" w:rsidRPr="00290476" w14:paraId="653FF272" w14:textId="77777777" w:rsidTr="00D74339">
        <w:trPr>
          <w:trHeight w:val="537"/>
        </w:trPr>
        <w:tc>
          <w:tcPr>
            <w:tcW w:w="4559" w:type="dxa"/>
            <w:shd w:val="clear" w:color="auto" w:fill="auto"/>
          </w:tcPr>
          <w:p w14:paraId="6E9C7B12" w14:textId="77777777" w:rsidR="00052818" w:rsidRPr="00B706D7" w:rsidRDefault="00052818" w:rsidP="00E0634F">
            <w:pPr>
              <w:spacing w:before="0" w:after="0"/>
              <w:ind w:left="36"/>
            </w:pPr>
            <w:r w:rsidRPr="00290476">
              <w:t>Юридический адрес:</w:t>
            </w:r>
            <w:r>
              <w:t>___________________ __________________________________</w:t>
            </w:r>
          </w:p>
        </w:tc>
        <w:tc>
          <w:tcPr>
            <w:tcW w:w="5506" w:type="dxa"/>
            <w:shd w:val="clear" w:color="auto" w:fill="auto"/>
          </w:tcPr>
          <w:p w14:paraId="042A4905" w14:textId="77777777" w:rsidR="00052818" w:rsidRPr="00B706D7" w:rsidRDefault="00052818" w:rsidP="00D74339">
            <w:pPr>
              <w:pStyle w:val="aa"/>
              <w:ind w:left="106" w:hanging="106"/>
              <w:jc w:val="both"/>
            </w:pPr>
            <w:r w:rsidRPr="00290476">
              <w:t>Юридический адрес: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198188, г"/>
              </w:smartTagPr>
              <w:r w:rsidR="0047616C" w:rsidRPr="00C640A7">
                <w:t>198188, г</w:t>
              </w:r>
            </w:smartTag>
            <w:r w:rsidR="0047616C">
              <w:t>. Санкт</w:t>
            </w:r>
            <w:r w:rsidR="0047616C" w:rsidRPr="00C640A7">
              <w:t>-Петербург, ул. Броневая , 6, лит. Б</w:t>
            </w:r>
          </w:p>
        </w:tc>
      </w:tr>
      <w:tr w:rsidR="00052818" w:rsidRPr="00290476" w14:paraId="1DCE6A73" w14:textId="77777777" w:rsidTr="00D74339">
        <w:tc>
          <w:tcPr>
            <w:tcW w:w="4559" w:type="dxa"/>
            <w:shd w:val="clear" w:color="auto" w:fill="auto"/>
          </w:tcPr>
          <w:p w14:paraId="6144F101" w14:textId="77777777" w:rsidR="00052818" w:rsidRDefault="00052818" w:rsidP="00FE5511">
            <w:pPr>
              <w:spacing w:before="0" w:after="0"/>
              <w:ind w:left="36"/>
            </w:pPr>
            <w:r>
              <w:t>Почтовый адрес: ______________________</w:t>
            </w:r>
          </w:p>
          <w:p w14:paraId="2CDE9B4A" w14:textId="77777777" w:rsidR="0047616C" w:rsidRDefault="0047616C" w:rsidP="009525BB">
            <w:pPr>
              <w:spacing w:before="0" w:after="0"/>
              <w:ind w:left="36"/>
            </w:pPr>
            <w:r>
              <w:t>____________________________________</w:t>
            </w:r>
          </w:p>
          <w:p w14:paraId="72F83D3F" w14:textId="77777777" w:rsidR="00052818" w:rsidRDefault="00052818" w:rsidP="009525BB">
            <w:pPr>
              <w:spacing w:before="0" w:after="0"/>
              <w:ind w:left="36"/>
            </w:pPr>
            <w:r w:rsidRPr="00290476">
              <w:t>Фактический адрес:</w:t>
            </w:r>
            <w:r>
              <w:t xml:space="preserve"> ___________________ </w:t>
            </w:r>
          </w:p>
          <w:p w14:paraId="38529226" w14:textId="77777777" w:rsidR="00052818" w:rsidRPr="00B706D7" w:rsidRDefault="00052818" w:rsidP="009525BB">
            <w:pPr>
              <w:spacing w:before="0" w:after="0"/>
              <w:ind w:left="36"/>
            </w:pPr>
            <w:r>
              <w:t>___________________________________</w:t>
            </w:r>
          </w:p>
        </w:tc>
        <w:tc>
          <w:tcPr>
            <w:tcW w:w="5506" w:type="dxa"/>
            <w:shd w:val="clear" w:color="auto" w:fill="auto"/>
          </w:tcPr>
          <w:p w14:paraId="52BD83CF" w14:textId="77777777" w:rsidR="0047616C" w:rsidRDefault="00052818" w:rsidP="00D74339">
            <w:pPr>
              <w:spacing w:before="0" w:after="0"/>
              <w:ind w:left="106" w:hanging="106"/>
            </w:pPr>
            <w:r>
              <w:t>Почтовый адрес</w:t>
            </w:r>
            <w:r w:rsidR="0047616C" w:rsidRPr="00290476">
              <w:t>:</w:t>
            </w:r>
            <w:r w:rsidR="0047616C">
              <w:t xml:space="preserve"> </w:t>
            </w:r>
            <w:r w:rsidR="0047616C">
              <w:rPr>
                <w:color w:val="000000"/>
              </w:rPr>
              <w:t>197198, г.Санкт-</w:t>
            </w:r>
            <w:r w:rsidR="0047616C" w:rsidRPr="0047616C">
              <w:rPr>
                <w:color w:val="000000"/>
              </w:rPr>
              <w:t xml:space="preserve">Петербург, </w:t>
            </w:r>
            <w:r w:rsidR="0047616C">
              <w:rPr>
                <w:color w:val="000000"/>
              </w:rPr>
              <w:br/>
            </w:r>
            <w:r w:rsidR="0047616C" w:rsidRPr="0047616C">
              <w:rPr>
                <w:color w:val="000000"/>
              </w:rPr>
              <w:t xml:space="preserve">пр. Добролюбова, д.16, корп.2., лит. «А» </w:t>
            </w:r>
          </w:p>
          <w:p w14:paraId="4B768B64" w14:textId="77777777" w:rsidR="00052818" w:rsidRPr="00B706D7" w:rsidRDefault="00052818" w:rsidP="00D74339">
            <w:pPr>
              <w:spacing w:before="0" w:after="0"/>
              <w:ind w:left="106" w:hanging="106"/>
            </w:pPr>
            <w:r w:rsidRPr="00290476">
              <w:t>Фактический адрес:</w:t>
            </w:r>
            <w:r>
              <w:t xml:space="preserve"> </w:t>
            </w:r>
            <w:r w:rsidR="0047616C" w:rsidRPr="0047616C">
              <w:rPr>
                <w:color w:val="000000"/>
              </w:rPr>
              <w:t>197198, г. Санкт – Петербург, пр. Добролюбова, д.16, корп.2., лит. «А» Б-Ц «Арена-Холл»</w:t>
            </w:r>
          </w:p>
        </w:tc>
      </w:tr>
      <w:tr w:rsidR="00052818" w:rsidRPr="00D74339" w14:paraId="755E0D43" w14:textId="77777777" w:rsidTr="00D74339">
        <w:tc>
          <w:tcPr>
            <w:tcW w:w="4559" w:type="dxa"/>
            <w:shd w:val="clear" w:color="auto" w:fill="auto"/>
          </w:tcPr>
          <w:p w14:paraId="12D67F91" w14:textId="77777777" w:rsidR="00052818" w:rsidRDefault="00052818" w:rsidP="00FE5511">
            <w:pPr>
              <w:spacing w:before="0" w:after="0"/>
              <w:ind w:left="36"/>
            </w:pPr>
            <w:r w:rsidRPr="00290476">
              <w:t xml:space="preserve">р/счет № </w:t>
            </w:r>
            <w:r>
              <w:t xml:space="preserve"> __________________________</w:t>
            </w:r>
          </w:p>
          <w:p w14:paraId="49E8A395" w14:textId="77777777" w:rsidR="00052818" w:rsidRDefault="00052818" w:rsidP="00FE5511">
            <w:pPr>
              <w:spacing w:before="0" w:after="0"/>
            </w:pPr>
            <w:r>
              <w:t>в____________________________</w:t>
            </w:r>
          </w:p>
          <w:p w14:paraId="7CD87706" w14:textId="77777777" w:rsidR="00052818" w:rsidRDefault="00052818" w:rsidP="00FE5511">
            <w:pPr>
              <w:spacing w:before="0" w:after="0"/>
              <w:ind w:left="36"/>
            </w:pPr>
            <w:r w:rsidRPr="00290476">
              <w:t>к</w:t>
            </w:r>
            <w:r>
              <w:t>/с: _________________________</w:t>
            </w:r>
          </w:p>
          <w:p w14:paraId="175B109A" w14:textId="77777777" w:rsidR="00052818" w:rsidRPr="009877BE" w:rsidRDefault="00052818" w:rsidP="00FE5511">
            <w:pPr>
              <w:spacing w:before="0" w:after="0"/>
              <w:ind w:left="36"/>
            </w:pPr>
            <w:r w:rsidRPr="00290476">
              <w:t xml:space="preserve">БИК: </w:t>
            </w:r>
            <w:r>
              <w:t>_____________</w:t>
            </w:r>
          </w:p>
          <w:p w14:paraId="1B989B52" w14:textId="77777777" w:rsidR="00052818" w:rsidRPr="00A630AB" w:rsidRDefault="00052818" w:rsidP="0047616C">
            <w:pPr>
              <w:spacing w:before="0" w:after="0"/>
            </w:pPr>
            <w:r w:rsidRPr="00A630AB">
              <w:t xml:space="preserve"> </w:t>
            </w:r>
          </w:p>
        </w:tc>
        <w:tc>
          <w:tcPr>
            <w:tcW w:w="5506" w:type="dxa"/>
            <w:shd w:val="clear" w:color="auto" w:fill="auto"/>
          </w:tcPr>
          <w:p w14:paraId="488B552E" w14:textId="77777777" w:rsidR="0047616C" w:rsidRDefault="00052818" w:rsidP="00D74339">
            <w:pPr>
              <w:pStyle w:val="aa"/>
              <w:ind w:left="106" w:hanging="106"/>
              <w:jc w:val="both"/>
            </w:pPr>
            <w:r w:rsidRPr="00290476">
              <w:t xml:space="preserve">р/счет </w:t>
            </w:r>
            <w:r w:rsidR="0047616C" w:rsidRPr="00C640A7">
              <w:t xml:space="preserve">407 028 103 090 000 000 05 </w:t>
            </w:r>
          </w:p>
          <w:p w14:paraId="244FAEFD" w14:textId="77777777" w:rsidR="0047616C" w:rsidRPr="008E4A31" w:rsidRDefault="0047616C" w:rsidP="00D74339">
            <w:pPr>
              <w:pStyle w:val="aa"/>
              <w:ind w:left="106" w:hanging="106"/>
              <w:jc w:val="both"/>
            </w:pPr>
            <w:r>
              <w:t>в  ОАО «АБ «РОССИЯ» г.</w:t>
            </w:r>
            <w:r w:rsidRPr="00C640A7">
              <w:t xml:space="preserve">Санкт-Петербург </w:t>
            </w:r>
          </w:p>
          <w:p w14:paraId="1FF8DB41" w14:textId="77777777" w:rsidR="0047616C" w:rsidRDefault="00052818" w:rsidP="00D74339">
            <w:pPr>
              <w:spacing w:before="0" w:after="0"/>
              <w:ind w:left="106" w:hanging="106"/>
            </w:pPr>
            <w:r w:rsidRPr="00290476">
              <w:t>к</w:t>
            </w:r>
            <w:r>
              <w:t xml:space="preserve">/с: </w:t>
            </w:r>
            <w:r w:rsidR="0047616C" w:rsidRPr="0047616C">
              <w:rPr>
                <w:color w:val="000000"/>
              </w:rPr>
              <w:t>301 018 108 000 000 00 861</w:t>
            </w:r>
          </w:p>
          <w:p w14:paraId="2900210F" w14:textId="77777777" w:rsidR="00D75F40" w:rsidRDefault="00052818" w:rsidP="00D74339">
            <w:pPr>
              <w:spacing w:before="0" w:after="0"/>
              <w:ind w:left="106" w:hanging="106"/>
              <w:rPr>
                <w:color w:val="000000"/>
              </w:rPr>
            </w:pPr>
            <w:r w:rsidRPr="00290476">
              <w:t xml:space="preserve">БИК: </w:t>
            </w:r>
            <w:r w:rsidR="00D75F40">
              <w:rPr>
                <w:color w:val="000000"/>
              </w:rPr>
              <w:t>044030861</w:t>
            </w:r>
          </w:p>
          <w:p w14:paraId="05010B21" w14:textId="77777777" w:rsidR="00052818" w:rsidRPr="007B54B5" w:rsidRDefault="00D75F40" w:rsidP="00D74339">
            <w:pPr>
              <w:spacing w:before="0" w:after="0"/>
              <w:ind w:left="106" w:hanging="106"/>
            </w:pPr>
            <w:r>
              <w:rPr>
                <w:lang w:val="en-US"/>
              </w:rPr>
              <w:t>e</w:t>
            </w:r>
            <w:r w:rsidRPr="007B54B5">
              <w:t>-</w:t>
            </w:r>
            <w:r>
              <w:rPr>
                <w:color w:val="000000"/>
                <w:lang w:val="en-US"/>
              </w:rPr>
              <w:t>mail</w:t>
            </w:r>
            <w:r w:rsidRPr="007B54B5">
              <w:rPr>
                <w:color w:val="000000"/>
              </w:rPr>
              <w:t xml:space="preserve">: </w:t>
            </w:r>
            <w:hyperlink r:id="rId7" w:history="1">
              <w:r w:rsidRPr="00D01A9B">
                <w:rPr>
                  <w:rStyle w:val="a7"/>
                  <w:lang w:val="en-US"/>
                </w:rPr>
                <w:t>office</w:t>
              </w:r>
              <w:r w:rsidRPr="007B54B5">
                <w:rPr>
                  <w:rStyle w:val="a7"/>
                </w:rPr>
                <w:t>@</w:t>
              </w:r>
              <w:r w:rsidRPr="00D01A9B">
                <w:rPr>
                  <w:rStyle w:val="a7"/>
                  <w:lang w:val="en-US"/>
                </w:rPr>
                <w:t>upr</w:t>
              </w:r>
              <w:r w:rsidRPr="007B54B5">
                <w:rPr>
                  <w:rStyle w:val="a7"/>
                </w:rPr>
                <w:t>.</w:t>
              </w:r>
              <w:r w:rsidRPr="00D01A9B">
                <w:rPr>
                  <w:rStyle w:val="a7"/>
                  <w:lang w:val="en-US"/>
                </w:rPr>
                <w:t>tgc</w:t>
              </w:r>
              <w:r w:rsidRPr="007B54B5">
                <w:rPr>
                  <w:rStyle w:val="a7"/>
                </w:rPr>
                <w:t>1.</w:t>
              </w:r>
              <w:r w:rsidRPr="00D01A9B">
                <w:rPr>
                  <w:rStyle w:val="a7"/>
                  <w:lang w:val="en-US"/>
                </w:rPr>
                <w:t>ru</w:t>
              </w:r>
            </w:hyperlink>
            <w:r w:rsidRPr="007B54B5"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http</w:t>
            </w:r>
            <w:r w:rsidRPr="007B54B5">
              <w:rPr>
                <w:color w:val="000000"/>
              </w:rPr>
              <w:t>://</w:t>
            </w:r>
            <w:r>
              <w:rPr>
                <w:color w:val="000000"/>
                <w:lang w:val="en-US"/>
              </w:rPr>
              <w:t>www</w:t>
            </w:r>
            <w:r w:rsidRPr="007B54B5"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tgc</w:t>
            </w:r>
            <w:r w:rsidRPr="007B54B5">
              <w:rPr>
                <w:color w:val="000000"/>
              </w:rPr>
              <w:t>1.</w:t>
            </w:r>
            <w:r>
              <w:rPr>
                <w:color w:val="000000"/>
                <w:lang w:val="en-US"/>
              </w:rPr>
              <w:t>ru</w:t>
            </w:r>
          </w:p>
          <w:p w14:paraId="141499D4" w14:textId="77777777" w:rsidR="00052818" w:rsidRPr="007B54B5" w:rsidRDefault="00052818" w:rsidP="00D74339">
            <w:pPr>
              <w:spacing w:before="0" w:after="0"/>
              <w:ind w:left="106" w:hanging="106"/>
            </w:pPr>
          </w:p>
        </w:tc>
      </w:tr>
    </w:tbl>
    <w:p w14:paraId="342FCCD6" w14:textId="77777777" w:rsidR="00172EEE" w:rsidRPr="007B54B5" w:rsidRDefault="00172EEE" w:rsidP="00FE5511">
      <w:pPr>
        <w:spacing w:before="0" w:after="0"/>
        <w:jc w:val="both"/>
        <w:rPr>
          <w:b/>
        </w:rPr>
      </w:pPr>
    </w:p>
    <w:p w14:paraId="28D1ED35" w14:textId="77777777" w:rsidR="00E0634F" w:rsidRPr="007B54B5" w:rsidRDefault="00E0634F" w:rsidP="00FE5511">
      <w:pPr>
        <w:spacing w:before="0" w:after="0"/>
        <w:jc w:val="both"/>
        <w:rPr>
          <w:b/>
        </w:rPr>
      </w:pPr>
    </w:p>
    <w:p w14:paraId="1885DE54" w14:textId="77777777" w:rsidR="00E0634F" w:rsidRPr="007B54B5" w:rsidRDefault="00E0634F" w:rsidP="00FE5511">
      <w:pPr>
        <w:spacing w:before="0" w:after="0"/>
        <w:jc w:val="both"/>
        <w:rPr>
          <w:b/>
        </w:rPr>
      </w:pPr>
    </w:p>
    <w:p w14:paraId="62AEE859" w14:textId="77777777" w:rsidR="00E0634F" w:rsidRPr="007B54B5" w:rsidRDefault="00E0634F" w:rsidP="00FE5511">
      <w:pPr>
        <w:spacing w:before="0" w:after="0"/>
        <w:jc w:val="both"/>
        <w:rPr>
          <w:b/>
        </w:rPr>
      </w:pPr>
    </w:p>
    <w:p w14:paraId="5BEDE681" w14:textId="00A3942D" w:rsidR="00576B09" w:rsidRPr="00576B09" w:rsidRDefault="00576B09" w:rsidP="00576B09">
      <w:pPr>
        <w:spacing w:before="0" w:after="0"/>
        <w:jc w:val="both"/>
        <w:rPr>
          <w:b/>
        </w:rPr>
      </w:pPr>
      <w:r>
        <w:rPr>
          <w:b/>
        </w:rPr>
        <w:t xml:space="preserve">                                      </w:t>
      </w:r>
      <w:r w:rsidR="00E0634F">
        <w:rPr>
          <w:b/>
        </w:rPr>
        <w:t xml:space="preserve">               </w:t>
      </w:r>
      <w:r>
        <w:rPr>
          <w:b/>
        </w:rPr>
        <w:t xml:space="preserve">                     </w:t>
      </w:r>
      <w:r w:rsidRPr="00576B09">
        <w:rPr>
          <w:b/>
        </w:rPr>
        <w:t>Заместитель генерального директора –</w:t>
      </w:r>
    </w:p>
    <w:p w14:paraId="550866F4" w14:textId="09D3A43E" w:rsidR="00E0634F" w:rsidRDefault="00576B09" w:rsidP="00576B09">
      <w:pPr>
        <w:spacing w:before="0" w:after="0"/>
        <w:jc w:val="both"/>
        <w:rPr>
          <w:b/>
        </w:rPr>
      </w:pPr>
      <w:r>
        <w:rPr>
          <w:b/>
        </w:rPr>
        <w:t xml:space="preserve">                                                                               д</w:t>
      </w:r>
      <w:r w:rsidRPr="00576B09">
        <w:rPr>
          <w:b/>
        </w:rPr>
        <w:t xml:space="preserve">иректор филиала </w:t>
      </w:r>
      <w:r w:rsidRPr="00576B09">
        <w:rPr>
          <w:b/>
        </w:rPr>
        <w:tab/>
        <w:t>«Кольский» ОАО «ТГК-1»</w:t>
      </w:r>
    </w:p>
    <w:p w14:paraId="3E627F4C" w14:textId="77777777" w:rsidR="00E0634F" w:rsidRDefault="00E0634F" w:rsidP="00FE5511">
      <w:pPr>
        <w:spacing w:before="0" w:after="0"/>
        <w:jc w:val="both"/>
        <w:rPr>
          <w:b/>
        </w:rPr>
      </w:pPr>
    </w:p>
    <w:p w14:paraId="01E49881" w14:textId="77777777" w:rsidR="00E0634F" w:rsidRPr="00D74339" w:rsidRDefault="00E0634F" w:rsidP="00FE5511">
      <w:pPr>
        <w:spacing w:before="0" w:after="0"/>
        <w:jc w:val="both"/>
        <w:rPr>
          <w:b/>
        </w:rPr>
      </w:pPr>
    </w:p>
    <w:p w14:paraId="39BB3074" w14:textId="77777777" w:rsidR="00E0634F" w:rsidRPr="00D74339" w:rsidRDefault="00E0634F" w:rsidP="00FE5511">
      <w:pPr>
        <w:spacing w:before="0" w:after="0"/>
        <w:jc w:val="both"/>
        <w:rPr>
          <w:b/>
        </w:rPr>
      </w:pPr>
    </w:p>
    <w:p w14:paraId="49F3B25D" w14:textId="6CA472C4" w:rsidR="00172EEE" w:rsidRDefault="0055736D" w:rsidP="00576B09">
      <w:pPr>
        <w:tabs>
          <w:tab w:val="left" w:pos="0"/>
        </w:tabs>
        <w:spacing w:before="0" w:after="0"/>
      </w:pPr>
      <w:r w:rsidRPr="0035543E">
        <w:t>_________________</w:t>
      </w:r>
      <w:r w:rsidR="00641FD4" w:rsidRPr="0035543E">
        <w:t xml:space="preserve"> </w:t>
      </w:r>
      <w:r w:rsidR="00A11C43">
        <w:t>/________</w:t>
      </w:r>
      <w:r w:rsidR="009525BB" w:rsidRPr="0035543E">
        <w:rPr>
          <w:u w:val="single"/>
        </w:rPr>
        <w:tab/>
      </w:r>
      <w:r w:rsidR="009525BB" w:rsidRPr="0035543E">
        <w:rPr>
          <w:u w:val="single"/>
        </w:rPr>
        <w:tab/>
      </w:r>
      <w:r w:rsidR="005777C0" w:rsidRPr="0035543E">
        <w:tab/>
      </w:r>
      <w:r w:rsidR="005A1A6A">
        <w:t xml:space="preserve">      </w:t>
      </w:r>
      <w:r w:rsidR="00E0634F">
        <w:t xml:space="preserve"> </w:t>
      </w:r>
      <w:r w:rsidR="00A11C43" w:rsidRPr="0035543E">
        <w:t>_</w:t>
      </w:r>
      <w:r w:rsidR="0028422C">
        <w:t>_____________</w:t>
      </w:r>
      <w:r w:rsidR="00A11C43" w:rsidRPr="0035543E">
        <w:t>_____</w:t>
      </w:r>
      <w:r w:rsidR="00A11C43">
        <w:t>/</w:t>
      </w:r>
      <w:r w:rsidR="00576B09">
        <w:rPr>
          <w:u w:val="single"/>
        </w:rPr>
        <w:t xml:space="preserve">А.Г. </w:t>
      </w:r>
      <w:r w:rsidR="00576B09" w:rsidRPr="00576B09">
        <w:rPr>
          <w:u w:val="single"/>
        </w:rPr>
        <w:t>Антипов</w:t>
      </w:r>
      <w:r w:rsidR="00576B09">
        <w:t xml:space="preserve">                                     </w:t>
      </w:r>
      <w:r w:rsidR="009525BB" w:rsidRPr="0035543E">
        <w:t>м.п.</w:t>
      </w:r>
      <w:r w:rsidR="00576B09">
        <w:tab/>
        <w:t xml:space="preserve">                                                                                 </w:t>
      </w:r>
      <w:r w:rsidR="009525BB" w:rsidRPr="0035543E">
        <w:t>м.п.</w:t>
      </w:r>
    </w:p>
    <w:p w14:paraId="250E829D" w14:textId="77777777" w:rsidR="00F64C1F" w:rsidRDefault="00F64C1F" w:rsidP="00FE5511">
      <w:pPr>
        <w:spacing w:before="0" w:after="0"/>
        <w:jc w:val="right"/>
      </w:pPr>
    </w:p>
    <w:p w14:paraId="38B578EF" w14:textId="77777777" w:rsidR="00F64C1F" w:rsidRDefault="00F64C1F" w:rsidP="00FE5511">
      <w:pPr>
        <w:spacing w:before="0" w:after="0"/>
        <w:jc w:val="right"/>
      </w:pPr>
    </w:p>
    <w:p w14:paraId="24ED2FA2" w14:textId="77777777" w:rsidR="00F64C1F" w:rsidRDefault="00F64C1F" w:rsidP="00FE5511">
      <w:pPr>
        <w:spacing w:before="0" w:after="0"/>
        <w:jc w:val="right"/>
      </w:pPr>
    </w:p>
    <w:p w14:paraId="3A492647" w14:textId="77777777" w:rsidR="0047616C" w:rsidRDefault="0047616C">
      <w:pPr>
        <w:spacing w:before="0" w:after="0"/>
      </w:pPr>
      <w:r>
        <w:br w:type="page"/>
      </w:r>
    </w:p>
    <w:p w14:paraId="234E5620" w14:textId="77777777" w:rsidR="00483EC4" w:rsidRPr="00290476" w:rsidRDefault="00790AFD" w:rsidP="00FE5511">
      <w:pPr>
        <w:spacing w:before="0" w:after="0"/>
        <w:jc w:val="righ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7578B4" wp14:editId="7FA4860D">
                <wp:simplePos x="0" y="0"/>
                <wp:positionH relativeFrom="column">
                  <wp:posOffset>-224790</wp:posOffset>
                </wp:positionH>
                <wp:positionV relativeFrom="paragraph">
                  <wp:posOffset>-111760</wp:posOffset>
                </wp:positionV>
                <wp:extent cx="809625" cy="1403985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35EE8C" w14:textId="77777777" w:rsidR="005C572E" w:rsidRPr="008E4A31" w:rsidRDefault="005C572E">
                            <w:pPr>
                              <w:rPr>
                                <w:b/>
                              </w:rPr>
                            </w:pPr>
                            <w:r w:rsidRPr="008E4A31">
                              <w:rPr>
                                <w:b/>
                              </w:rPr>
                              <w:t>Форма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27578B4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17.7pt;margin-top:-8.8pt;width:63.7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" stroked="f">
                <v:textbox style="mso-fit-shape-to-text:t">
                  <w:txbxContent>
                    <w:p w14:paraId="3B35EE8C" w14:textId="77777777" w:rsidR="005C572E" w:rsidRPr="008E4A31" w:rsidRDefault="005C572E">
                      <w:pPr>
                        <w:rPr>
                          <w:b/>
                        </w:rPr>
                      </w:pPr>
                      <w:r w:rsidRPr="008E4A31">
                        <w:rPr>
                          <w:b/>
                        </w:rPr>
                        <w:t>Форма</w:t>
                      </w:r>
                    </w:p>
                  </w:txbxContent>
                </v:textbox>
              </v:shape>
            </w:pict>
          </mc:Fallback>
        </mc:AlternateContent>
      </w:r>
      <w:r w:rsidR="00483EC4" w:rsidRPr="00290476">
        <w:t>Приложение №1</w:t>
      </w:r>
    </w:p>
    <w:p w14:paraId="0F4AC56C" w14:textId="77777777" w:rsidR="00483EC4" w:rsidRPr="00290476" w:rsidRDefault="00483EC4" w:rsidP="00FE5511">
      <w:pPr>
        <w:spacing w:before="0" w:after="0"/>
        <w:jc w:val="right"/>
      </w:pPr>
      <w:r w:rsidRPr="00290476">
        <w:t>к Агентскому договору №</w:t>
      </w:r>
      <w:r w:rsidR="009525BB">
        <w:t>__</w:t>
      </w:r>
    </w:p>
    <w:p w14:paraId="428471C3" w14:textId="77777777" w:rsidR="00483EC4" w:rsidRPr="00290476" w:rsidRDefault="00483EC4" w:rsidP="00FE5511">
      <w:pPr>
        <w:spacing w:before="0" w:after="0"/>
        <w:jc w:val="right"/>
      </w:pPr>
      <w:r w:rsidRPr="00290476">
        <w:t>от «</w:t>
      </w:r>
      <w:r w:rsidR="009525BB">
        <w:t xml:space="preserve">____» _____________ </w:t>
      </w:r>
      <w:r w:rsidRPr="00290476">
        <w:t>201</w:t>
      </w:r>
      <w:r w:rsidR="004C007B">
        <w:t xml:space="preserve"> _</w:t>
      </w:r>
      <w:r w:rsidRPr="00290476">
        <w:t xml:space="preserve"> г.</w:t>
      </w:r>
    </w:p>
    <w:p w14:paraId="6E0D2226" w14:textId="77777777" w:rsidR="00483EC4" w:rsidRPr="00290476" w:rsidRDefault="00483EC4" w:rsidP="00FE5511">
      <w:pPr>
        <w:spacing w:before="0" w:after="0"/>
        <w:jc w:val="right"/>
      </w:pPr>
    </w:p>
    <w:p w14:paraId="08E4039E" w14:textId="77777777" w:rsidR="00483EC4" w:rsidRPr="00290476" w:rsidRDefault="00483EC4" w:rsidP="00FE5511">
      <w:pPr>
        <w:spacing w:before="0" w:after="0"/>
        <w:jc w:val="right"/>
      </w:pPr>
    </w:p>
    <w:p w14:paraId="2E6B88F6" w14:textId="77777777" w:rsidR="00483EC4" w:rsidRPr="008E4A31" w:rsidRDefault="00A11C43" w:rsidP="00FE5511">
      <w:pPr>
        <w:spacing w:before="0" w:after="0"/>
        <w:jc w:val="center"/>
        <w:rPr>
          <w:b/>
        </w:rPr>
      </w:pPr>
      <w:r w:rsidRPr="008E4A31">
        <w:rPr>
          <w:b/>
        </w:rPr>
        <w:t xml:space="preserve">Реестр </w:t>
      </w:r>
      <w:r w:rsidR="00483EC4" w:rsidRPr="008E4A31">
        <w:rPr>
          <w:b/>
        </w:rPr>
        <w:t>должников</w:t>
      </w:r>
    </w:p>
    <w:p w14:paraId="6E72008F" w14:textId="77777777" w:rsidR="00483EC4" w:rsidRPr="00D46951" w:rsidRDefault="00483EC4" w:rsidP="00FE5511">
      <w:pPr>
        <w:spacing w:before="0" w:after="0"/>
        <w:jc w:val="center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4"/>
        <w:gridCol w:w="2712"/>
        <w:gridCol w:w="1892"/>
        <w:gridCol w:w="1892"/>
        <w:gridCol w:w="2011"/>
      </w:tblGrid>
      <w:tr w:rsidR="00D75F40" w:rsidRPr="00D46951" w14:paraId="0355FC9F" w14:textId="77777777" w:rsidTr="00D74339"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5AD2" w14:textId="77777777" w:rsidR="00D75F40" w:rsidRPr="00D46951" w:rsidRDefault="00D75F40" w:rsidP="009525B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D46951">
              <w:rPr>
                <w:sz w:val="20"/>
                <w:szCs w:val="20"/>
              </w:rPr>
              <w:t xml:space="preserve"> Фактический адрес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0147" w14:textId="77777777" w:rsidR="00D75F40" w:rsidRPr="00D46951" w:rsidRDefault="00D75F40" w:rsidP="009525B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D46951">
              <w:rPr>
                <w:sz w:val="20"/>
                <w:szCs w:val="20"/>
              </w:rPr>
              <w:t>№ лицевого счета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FC94" w14:textId="77777777" w:rsidR="00D75F40" w:rsidRPr="00D75F40" w:rsidRDefault="00D75F40" w:rsidP="009525BB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6FF1" w14:textId="77777777" w:rsidR="00D75F40" w:rsidRPr="00D46951" w:rsidRDefault="00D75F40" w:rsidP="009525B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D46951">
              <w:rPr>
                <w:sz w:val="20"/>
                <w:szCs w:val="20"/>
              </w:rPr>
              <w:t xml:space="preserve"> Долг на дату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3089" w14:textId="77777777" w:rsidR="00D75F40" w:rsidRPr="00D46951" w:rsidRDefault="00D75F40" w:rsidP="009525BB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 задолженности</w:t>
            </w:r>
          </w:p>
        </w:tc>
      </w:tr>
      <w:tr w:rsidR="00D75F40" w14:paraId="32342842" w14:textId="77777777" w:rsidTr="00D74339"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1530" w14:textId="77777777" w:rsidR="00D75F40" w:rsidRDefault="00D75F40" w:rsidP="009525BB">
            <w:pPr>
              <w:spacing w:before="0" w:after="0"/>
              <w:jc w:val="center"/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9979" w14:textId="77777777" w:rsidR="00D75F40" w:rsidRDefault="00D75F40" w:rsidP="009525BB">
            <w:pPr>
              <w:spacing w:before="0" w:after="0"/>
              <w:jc w:val="center"/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71ED" w14:textId="77777777" w:rsidR="00D75F40" w:rsidRDefault="00D75F40" w:rsidP="009525BB">
            <w:pPr>
              <w:spacing w:before="0" w:after="0"/>
              <w:jc w:val="center"/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6910" w14:textId="77777777" w:rsidR="00D75F40" w:rsidRDefault="00D75F40" w:rsidP="009525BB">
            <w:pPr>
              <w:spacing w:before="0" w:after="0"/>
              <w:jc w:val="center"/>
            </w:pP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798E" w14:textId="77777777" w:rsidR="00D75F40" w:rsidRDefault="00D75F40" w:rsidP="009525BB">
            <w:pPr>
              <w:spacing w:before="0" w:after="0"/>
              <w:jc w:val="center"/>
            </w:pPr>
          </w:p>
        </w:tc>
      </w:tr>
    </w:tbl>
    <w:p w14:paraId="15F9467E" w14:textId="77777777" w:rsidR="00790AFD" w:rsidRPr="008E4A31" w:rsidRDefault="00790AFD" w:rsidP="008E4A31">
      <w:pPr>
        <w:widowControl w:val="0"/>
        <w:tabs>
          <w:tab w:val="left" w:pos="993"/>
        </w:tabs>
        <w:spacing w:before="0" w:after="0"/>
        <w:ind w:left="709"/>
        <w:jc w:val="both"/>
      </w:pPr>
    </w:p>
    <w:p w14:paraId="17121370" w14:textId="77777777" w:rsidR="00790AFD" w:rsidRPr="008E4A31" w:rsidRDefault="00790AFD" w:rsidP="008E4A31">
      <w:pPr>
        <w:widowControl w:val="0"/>
        <w:tabs>
          <w:tab w:val="left" w:pos="993"/>
        </w:tabs>
        <w:spacing w:before="0" w:after="0"/>
        <w:ind w:firstLine="709"/>
        <w:jc w:val="both"/>
      </w:pPr>
      <w:r w:rsidRPr="008E4A31">
        <w:t>По согласованию сторон в форму может быть включена дополнительная информация.</w:t>
      </w:r>
    </w:p>
    <w:p w14:paraId="2B8063FD" w14:textId="77777777" w:rsidR="008637C3" w:rsidRDefault="008637C3" w:rsidP="008E4A31">
      <w:pPr>
        <w:tabs>
          <w:tab w:val="left" w:pos="993"/>
        </w:tabs>
        <w:spacing w:before="0" w:after="0"/>
        <w:ind w:firstLine="709"/>
        <w:jc w:val="center"/>
      </w:pPr>
    </w:p>
    <w:p w14:paraId="7788B281" w14:textId="77777777" w:rsidR="00790AFD" w:rsidRDefault="00790AFD" w:rsidP="008E4A31">
      <w:pPr>
        <w:tabs>
          <w:tab w:val="left" w:pos="993"/>
        </w:tabs>
        <w:spacing w:before="0" w:after="0"/>
        <w:ind w:firstLine="709"/>
        <w:jc w:val="center"/>
      </w:pPr>
    </w:p>
    <w:p w14:paraId="5234F7A6" w14:textId="77777777" w:rsidR="00790AFD" w:rsidRPr="00790AFD" w:rsidRDefault="00790AFD" w:rsidP="008E4A31">
      <w:pPr>
        <w:tabs>
          <w:tab w:val="left" w:pos="993"/>
        </w:tabs>
        <w:spacing w:before="0" w:after="0"/>
        <w:ind w:firstLine="709"/>
        <w:jc w:val="center"/>
      </w:pPr>
    </w:p>
    <w:p w14:paraId="550D6DA6" w14:textId="77777777" w:rsidR="00483EC4" w:rsidRPr="00290476" w:rsidRDefault="00483EC4" w:rsidP="00FE5511">
      <w:pPr>
        <w:spacing w:before="0" w:after="0"/>
        <w:jc w:val="center"/>
      </w:pPr>
    </w:p>
    <w:p w14:paraId="6CA18B18" w14:textId="77777777" w:rsidR="00576B09" w:rsidRPr="00290476" w:rsidRDefault="00576B09" w:rsidP="00576B09">
      <w:pPr>
        <w:spacing w:before="0" w:after="0"/>
        <w:jc w:val="both"/>
        <w:rPr>
          <w:b/>
        </w:rPr>
      </w:pPr>
      <w:r w:rsidRPr="00290476">
        <w:rPr>
          <w:b/>
        </w:rPr>
        <w:t>Агент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 w:rsidRPr="00290476">
        <w:rPr>
          <w:b/>
        </w:rPr>
        <w:t>Принципал</w:t>
      </w:r>
    </w:p>
    <w:p w14:paraId="0C6213A7" w14:textId="46B98E4B" w:rsidR="00576B09" w:rsidRDefault="00576B09" w:rsidP="00576B09">
      <w:pPr>
        <w:spacing w:before="0" w:after="0"/>
        <w:jc w:val="both"/>
      </w:pPr>
      <w:r>
        <w:t xml:space="preserve">________________________________                  </w:t>
      </w:r>
      <w:r>
        <w:rPr>
          <w:u w:val="single"/>
        </w:rPr>
        <w:t>Заместитель генерального директора -</w:t>
      </w:r>
    </w:p>
    <w:p w14:paraId="2998B1EE" w14:textId="77777777" w:rsidR="00576B09" w:rsidRPr="005F7A05" w:rsidRDefault="00576B09" w:rsidP="00576B09">
      <w:pPr>
        <w:spacing w:before="0" w:after="0"/>
        <w:ind w:left="1276"/>
        <w:rPr>
          <w:i/>
          <w:sz w:val="20"/>
          <w:szCs w:val="20"/>
        </w:rPr>
      </w:pPr>
      <w:r w:rsidDel="004C007B">
        <w:t xml:space="preserve"> </w:t>
      </w:r>
      <w:r w:rsidRPr="005F7A05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                                                                                    </w:t>
      </w:r>
      <w:r w:rsidRPr="005F7A05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</w:t>
      </w:r>
    </w:p>
    <w:p w14:paraId="61EEBD24" w14:textId="77777777" w:rsidR="00576B09" w:rsidRDefault="00576B09" w:rsidP="00576B09">
      <w:pPr>
        <w:spacing w:before="0" w:after="0"/>
        <w:jc w:val="both"/>
      </w:pPr>
      <w:r>
        <w:t xml:space="preserve">________________________________                     </w:t>
      </w:r>
      <w:r>
        <w:rPr>
          <w:u w:val="single"/>
        </w:rPr>
        <w:t xml:space="preserve">  директор филиала «Кольский» ОАО «ТГК-1»</w:t>
      </w:r>
    </w:p>
    <w:p w14:paraId="1EDB0B6F" w14:textId="77777777" w:rsidR="00576B09" w:rsidRPr="00290476" w:rsidRDefault="00576B09" w:rsidP="00576B09">
      <w:pPr>
        <w:spacing w:before="0" w:after="0"/>
        <w:jc w:val="both"/>
      </w:pPr>
    </w:p>
    <w:p w14:paraId="545276BE" w14:textId="77777777" w:rsidR="00576B09" w:rsidRPr="00290476" w:rsidRDefault="00576B09" w:rsidP="00576B09">
      <w:pPr>
        <w:spacing w:before="0" w:after="0"/>
        <w:jc w:val="both"/>
      </w:pP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>
        <w:t>________________</w:t>
      </w:r>
      <w:r w:rsidRPr="00290476">
        <w:t xml:space="preserve"> </w:t>
      </w:r>
      <w:r>
        <w:tab/>
      </w:r>
      <w:r>
        <w:tab/>
        <w:t xml:space="preserve">       </w:t>
      </w: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>
        <w:t>А.Г. Антипов</w:t>
      </w:r>
    </w:p>
    <w:p w14:paraId="7AA2338E" w14:textId="77777777" w:rsidR="00576B09" w:rsidRPr="00290476" w:rsidRDefault="00576B09" w:rsidP="00576B09">
      <w:pPr>
        <w:spacing w:before="0" w:after="0"/>
        <w:ind w:firstLine="709"/>
        <w:jc w:val="both"/>
      </w:pPr>
      <w:r>
        <w:t>м.п.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м.п.</w:t>
      </w:r>
    </w:p>
    <w:p w14:paraId="3BA0DB4D" w14:textId="77777777" w:rsidR="00576B09" w:rsidRPr="00290476" w:rsidRDefault="00576B09" w:rsidP="00576B09">
      <w:pPr>
        <w:spacing w:before="0" w:after="0"/>
        <w:jc w:val="both"/>
      </w:pPr>
    </w:p>
    <w:p w14:paraId="2509F79C" w14:textId="77777777" w:rsidR="00576B09" w:rsidRDefault="00576B09" w:rsidP="00576B09">
      <w:pPr>
        <w:spacing w:before="0" w:after="0"/>
        <w:jc w:val="both"/>
      </w:pPr>
    </w:p>
    <w:p w14:paraId="0A6CDEF6" w14:textId="77777777" w:rsidR="00576B09" w:rsidRPr="00290476" w:rsidRDefault="00576B09" w:rsidP="00576B09">
      <w:pPr>
        <w:spacing w:before="0" w:after="0"/>
        <w:jc w:val="both"/>
      </w:pPr>
      <w:r w:rsidRPr="00290476">
        <w:t>Дата подписания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90476">
        <w:t>Дата подписания</w:t>
      </w:r>
    </w:p>
    <w:p w14:paraId="5F216ABB" w14:textId="77777777" w:rsidR="00D46951" w:rsidRDefault="00D46951" w:rsidP="00FE5511">
      <w:pPr>
        <w:spacing w:before="0" w:after="0"/>
        <w:jc w:val="both"/>
      </w:pPr>
    </w:p>
    <w:p w14:paraId="20086F7D" w14:textId="77777777" w:rsidR="00D46951" w:rsidRPr="00290476" w:rsidRDefault="00D46951" w:rsidP="00FE5511">
      <w:pPr>
        <w:spacing w:before="0" w:after="0"/>
        <w:jc w:val="both"/>
      </w:pPr>
    </w:p>
    <w:p w14:paraId="7EA9C2EE" w14:textId="77777777" w:rsidR="00483EC4" w:rsidRPr="00290476" w:rsidRDefault="00483EC4" w:rsidP="00FE5511">
      <w:pPr>
        <w:spacing w:before="0" w:after="0"/>
        <w:jc w:val="both"/>
      </w:pPr>
    </w:p>
    <w:p w14:paraId="51A83153" w14:textId="77777777" w:rsidR="0047616C" w:rsidRDefault="0047616C">
      <w:pPr>
        <w:spacing w:before="0" w:after="0"/>
      </w:pPr>
      <w:r>
        <w:br w:type="page"/>
      </w:r>
    </w:p>
    <w:p w14:paraId="3C792993" w14:textId="77777777" w:rsidR="00483EC4" w:rsidRPr="00290476" w:rsidRDefault="00483EC4" w:rsidP="00FE5511">
      <w:pPr>
        <w:spacing w:before="0" w:after="0"/>
        <w:jc w:val="right"/>
      </w:pPr>
      <w:r w:rsidRPr="00290476">
        <w:lastRenderedPageBreak/>
        <w:t>Приложение № 2</w:t>
      </w:r>
    </w:p>
    <w:p w14:paraId="0F3CBFE0" w14:textId="77777777" w:rsidR="00483EC4" w:rsidRPr="00290476" w:rsidRDefault="008B304B" w:rsidP="00FE5511">
      <w:pPr>
        <w:spacing w:before="0" w:after="0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B799CE" wp14:editId="4F94620E">
                <wp:simplePos x="0" y="0"/>
                <wp:positionH relativeFrom="column">
                  <wp:posOffset>-72390</wp:posOffset>
                </wp:positionH>
                <wp:positionV relativeFrom="paragraph">
                  <wp:posOffset>-134620</wp:posOffset>
                </wp:positionV>
                <wp:extent cx="809625" cy="1403985"/>
                <wp:effectExtent l="0" t="0" r="9525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84E2E4" w14:textId="77777777" w:rsidR="005C572E" w:rsidRPr="008E4A31" w:rsidRDefault="005C572E" w:rsidP="008B304B">
                            <w:pPr>
                              <w:rPr>
                                <w:b/>
                              </w:rPr>
                            </w:pPr>
                            <w:r w:rsidRPr="008E4A31">
                              <w:rPr>
                                <w:b/>
                              </w:rPr>
                              <w:t>Форма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5B799CE" id="_x0000_s1027" type="#_x0000_t202" style="position:absolute;left:0;text-align:left;margin-left:-5.7pt;margin-top:-10.6pt;width:63.7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" stroked="f">
                <v:textbox style="mso-fit-shape-to-text:t">
                  <w:txbxContent>
                    <w:p w14:paraId="5984E2E4" w14:textId="77777777" w:rsidR="005C572E" w:rsidRPr="008E4A31" w:rsidRDefault="005C572E" w:rsidP="008B304B">
                      <w:pPr>
                        <w:rPr>
                          <w:b/>
                        </w:rPr>
                      </w:pPr>
                      <w:r w:rsidRPr="008E4A31">
                        <w:rPr>
                          <w:b/>
                        </w:rPr>
                        <w:t>Форма</w:t>
                      </w:r>
                    </w:p>
                  </w:txbxContent>
                </v:textbox>
              </v:shape>
            </w:pict>
          </mc:Fallback>
        </mc:AlternateContent>
      </w:r>
      <w:r w:rsidR="00483EC4" w:rsidRPr="00290476">
        <w:t>к Агентскому договору №</w:t>
      </w:r>
      <w:r w:rsidR="009525BB">
        <w:t>__</w:t>
      </w:r>
    </w:p>
    <w:p w14:paraId="2899B531" w14:textId="77777777" w:rsidR="009525BB" w:rsidRPr="00290476" w:rsidRDefault="009525BB" w:rsidP="009525BB">
      <w:pPr>
        <w:spacing w:before="0" w:after="0"/>
        <w:jc w:val="right"/>
      </w:pPr>
      <w:r w:rsidRPr="00290476">
        <w:t>от «</w:t>
      </w:r>
      <w:r>
        <w:t xml:space="preserve">____» _____________ </w:t>
      </w:r>
      <w:r w:rsidRPr="00290476">
        <w:t>201</w:t>
      </w:r>
      <w:r w:rsidR="004C007B">
        <w:t>__</w:t>
      </w:r>
      <w:r w:rsidRPr="00290476">
        <w:t xml:space="preserve"> г.</w:t>
      </w:r>
    </w:p>
    <w:p w14:paraId="2BC8D0D9" w14:textId="77777777" w:rsidR="00483EC4" w:rsidRPr="00290476" w:rsidRDefault="00483EC4" w:rsidP="00FE5511">
      <w:pPr>
        <w:spacing w:before="0" w:after="0"/>
        <w:jc w:val="right"/>
      </w:pPr>
    </w:p>
    <w:p w14:paraId="5200E993" w14:textId="77777777" w:rsidR="00483EC4" w:rsidRPr="00290476" w:rsidRDefault="00483EC4" w:rsidP="00FE5511">
      <w:pPr>
        <w:spacing w:before="0" w:after="0"/>
        <w:jc w:val="right"/>
      </w:pPr>
    </w:p>
    <w:p w14:paraId="080D96F4" w14:textId="77777777" w:rsidR="00483EC4" w:rsidRPr="00290476" w:rsidRDefault="00483EC4" w:rsidP="00FE5511">
      <w:pPr>
        <w:spacing w:before="0" w:after="0"/>
        <w:jc w:val="both"/>
      </w:pPr>
    </w:p>
    <w:p w14:paraId="0C64CD5C" w14:textId="77777777" w:rsidR="00483EC4" w:rsidRPr="00290476" w:rsidRDefault="00483EC4" w:rsidP="00FE5511">
      <w:pPr>
        <w:spacing w:before="0" w:after="0"/>
        <w:jc w:val="center"/>
        <w:rPr>
          <w:b/>
        </w:rPr>
      </w:pPr>
      <w:r w:rsidRPr="00290476">
        <w:rPr>
          <w:b/>
        </w:rPr>
        <w:t>Сверка платежей, поступивших от должников</w:t>
      </w:r>
    </w:p>
    <w:p w14:paraId="1226F72D" w14:textId="77777777" w:rsidR="00483EC4" w:rsidRPr="00290476" w:rsidRDefault="00483EC4" w:rsidP="00FE5511">
      <w:pPr>
        <w:spacing w:before="0" w:after="0"/>
        <w:jc w:val="center"/>
      </w:pPr>
      <w:r w:rsidRPr="00290476">
        <w:t>по Агентскому догово</w:t>
      </w:r>
      <w:r w:rsidR="00E659C7">
        <w:t>ру № _____от_____________201</w:t>
      </w:r>
      <w:r w:rsidR="004C007B">
        <w:t>__</w:t>
      </w:r>
      <w:r w:rsidR="00E659C7">
        <w:t xml:space="preserve"> </w:t>
      </w:r>
      <w:r w:rsidRPr="00290476">
        <w:t>года</w:t>
      </w:r>
    </w:p>
    <w:p w14:paraId="7BE52806" w14:textId="77777777" w:rsidR="00483EC4" w:rsidRPr="00290476" w:rsidRDefault="00483EC4" w:rsidP="00FE5511">
      <w:pPr>
        <w:spacing w:before="0" w:after="0"/>
        <w:jc w:val="center"/>
      </w:pPr>
      <w:r w:rsidRPr="00290476">
        <w:t xml:space="preserve">за период </w:t>
      </w:r>
      <w:r w:rsidR="00E659C7">
        <w:t>с «___»_____________ по «____»______________201</w:t>
      </w:r>
      <w:r w:rsidR="004C007B">
        <w:t>__</w:t>
      </w:r>
      <w:r w:rsidR="00E659C7">
        <w:t xml:space="preserve"> </w:t>
      </w:r>
      <w:r w:rsidRPr="00290476">
        <w:t>г.</w:t>
      </w:r>
    </w:p>
    <w:p w14:paraId="213D749A" w14:textId="77777777" w:rsidR="00483EC4" w:rsidRPr="009525BB" w:rsidRDefault="00483EC4" w:rsidP="00FE5511">
      <w:pPr>
        <w:spacing w:before="0" w:after="0"/>
        <w:jc w:val="center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"/>
        <w:gridCol w:w="761"/>
        <w:gridCol w:w="761"/>
        <w:gridCol w:w="1380"/>
        <w:gridCol w:w="1188"/>
        <w:gridCol w:w="1429"/>
        <w:gridCol w:w="1429"/>
        <w:gridCol w:w="1429"/>
        <w:gridCol w:w="1546"/>
      </w:tblGrid>
      <w:tr w:rsidR="004C007B" w:rsidRPr="009525BB" w14:paraId="650F63DC" w14:textId="77777777" w:rsidTr="00D74339">
        <w:tc>
          <w:tcPr>
            <w:tcW w:w="174" w:type="pct"/>
            <w:shd w:val="clear" w:color="auto" w:fill="auto"/>
            <w:vAlign w:val="center"/>
          </w:tcPr>
          <w:p w14:paraId="4DAF0CB0" w14:textId="77777777" w:rsidR="004C007B" w:rsidRPr="009525BB" w:rsidRDefault="004C007B" w:rsidP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№ п/п</w:t>
            </w:r>
          </w:p>
        </w:tc>
        <w:tc>
          <w:tcPr>
            <w:tcW w:w="370" w:type="pct"/>
            <w:vAlign w:val="center"/>
          </w:tcPr>
          <w:p w14:paraId="4F86A67C" w14:textId="77777777" w:rsidR="004C007B" w:rsidRPr="009525BB" w:rsidRDefault="004C007B" w:rsidP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B304B">
              <w:rPr>
                <w:sz w:val="20"/>
                <w:szCs w:val="20"/>
              </w:rPr>
              <w:t>Фактический адрес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7BADC81F" w14:textId="77777777" w:rsidR="004C007B" w:rsidRPr="009525BB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№ лицевого счета</w:t>
            </w:r>
          </w:p>
        </w:tc>
        <w:tc>
          <w:tcPr>
            <w:tcW w:w="671" w:type="pct"/>
            <w:shd w:val="clear" w:color="auto" w:fill="auto"/>
            <w:vAlign w:val="center"/>
          </w:tcPr>
          <w:p w14:paraId="54E34EBD" w14:textId="77777777" w:rsidR="004C007B" w:rsidRPr="009525BB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Пла</w:t>
            </w:r>
            <w:r>
              <w:rPr>
                <w:sz w:val="20"/>
                <w:szCs w:val="20"/>
              </w:rPr>
              <w:t>теж, поступивший от Должника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2F507DB5" w14:textId="77777777" w:rsidR="004C007B" w:rsidRPr="009525BB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Дата пос</w:t>
            </w:r>
            <w:r>
              <w:rPr>
                <w:sz w:val="20"/>
                <w:szCs w:val="20"/>
              </w:rPr>
              <w:t>тупления платежа от Должника</w:t>
            </w:r>
          </w:p>
        </w:tc>
        <w:tc>
          <w:tcPr>
            <w:tcW w:w="695" w:type="pct"/>
          </w:tcPr>
          <w:p w14:paraId="3DF34273" w14:textId="77777777" w:rsidR="004C007B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</w:p>
          <w:p w14:paraId="38490A5F" w14:textId="77777777" w:rsidR="004C007B" w:rsidRPr="009525BB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Пла</w:t>
            </w:r>
            <w:r>
              <w:rPr>
                <w:sz w:val="20"/>
                <w:szCs w:val="20"/>
              </w:rPr>
              <w:t>теж, поступивший от Должника (2)</w:t>
            </w:r>
          </w:p>
        </w:tc>
        <w:tc>
          <w:tcPr>
            <w:tcW w:w="695" w:type="pct"/>
          </w:tcPr>
          <w:p w14:paraId="651FBB1F" w14:textId="77777777" w:rsidR="004C007B" w:rsidRDefault="004C007B" w:rsidP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Дата пос</w:t>
            </w:r>
            <w:r>
              <w:rPr>
                <w:sz w:val="20"/>
                <w:szCs w:val="20"/>
              </w:rPr>
              <w:t xml:space="preserve">тупления платежа от Должника </w:t>
            </w:r>
          </w:p>
          <w:p w14:paraId="0D5A8196" w14:textId="77777777" w:rsidR="004C007B" w:rsidRPr="009525BB" w:rsidRDefault="004C007B" w:rsidP="004C007B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(2)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642A0B7E" w14:textId="77777777" w:rsidR="004C007B" w:rsidRPr="009525BB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Общая сумма оплаты за отчетный период</w:t>
            </w:r>
          </w:p>
          <w:p w14:paraId="3C07BCDC" w14:textId="77777777" w:rsidR="004C007B" w:rsidRPr="009525BB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с___ по____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0FE526D5" w14:textId="77777777" w:rsidR="004C007B" w:rsidRPr="009525BB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525BB">
              <w:rPr>
                <w:sz w:val="20"/>
                <w:szCs w:val="20"/>
              </w:rPr>
              <w:t>Сумма к взысканию на начало следующего периода</w:t>
            </w:r>
          </w:p>
        </w:tc>
      </w:tr>
      <w:tr w:rsidR="004C007B" w:rsidRPr="00290476" w14:paraId="43411913" w14:textId="77777777" w:rsidTr="00D74339">
        <w:tc>
          <w:tcPr>
            <w:tcW w:w="174" w:type="pct"/>
            <w:shd w:val="clear" w:color="auto" w:fill="auto"/>
          </w:tcPr>
          <w:p w14:paraId="1A76EEC1" w14:textId="77777777"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370" w:type="pct"/>
          </w:tcPr>
          <w:p w14:paraId="5FB210F1" w14:textId="77777777"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370" w:type="pct"/>
            <w:shd w:val="clear" w:color="auto" w:fill="auto"/>
          </w:tcPr>
          <w:p w14:paraId="4D40DB8C" w14:textId="77777777"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671" w:type="pct"/>
            <w:shd w:val="clear" w:color="auto" w:fill="auto"/>
          </w:tcPr>
          <w:p w14:paraId="4C335636" w14:textId="77777777"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578" w:type="pct"/>
            <w:shd w:val="clear" w:color="auto" w:fill="auto"/>
          </w:tcPr>
          <w:p w14:paraId="687F32FA" w14:textId="77777777"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695" w:type="pct"/>
          </w:tcPr>
          <w:p w14:paraId="72D38718" w14:textId="77777777"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695" w:type="pct"/>
          </w:tcPr>
          <w:p w14:paraId="37F2A199" w14:textId="77777777"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695" w:type="pct"/>
            <w:shd w:val="clear" w:color="auto" w:fill="auto"/>
          </w:tcPr>
          <w:p w14:paraId="722E4A6A" w14:textId="77777777"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752" w:type="pct"/>
            <w:shd w:val="clear" w:color="auto" w:fill="auto"/>
          </w:tcPr>
          <w:p w14:paraId="74E9AA8F" w14:textId="77777777" w:rsidR="004C007B" w:rsidRPr="00290476" w:rsidRDefault="004C007B" w:rsidP="00FE5511">
            <w:pPr>
              <w:spacing w:before="0" w:after="0"/>
              <w:jc w:val="center"/>
            </w:pPr>
          </w:p>
        </w:tc>
      </w:tr>
    </w:tbl>
    <w:p w14:paraId="336BC1C0" w14:textId="77777777" w:rsidR="00483EC4" w:rsidRDefault="00483EC4" w:rsidP="00FE5511">
      <w:pPr>
        <w:spacing w:before="0" w:after="0"/>
        <w:jc w:val="center"/>
      </w:pPr>
    </w:p>
    <w:p w14:paraId="47F4A00B" w14:textId="77777777" w:rsidR="009525BB" w:rsidRDefault="009525BB" w:rsidP="00FE5511">
      <w:pPr>
        <w:spacing w:before="0" w:after="0"/>
        <w:jc w:val="center"/>
      </w:pPr>
    </w:p>
    <w:p w14:paraId="0EAC8FCE" w14:textId="77777777" w:rsidR="009525BB" w:rsidRPr="00290476" w:rsidRDefault="009525BB" w:rsidP="00FE5511">
      <w:pPr>
        <w:spacing w:before="0" w:after="0"/>
        <w:jc w:val="center"/>
      </w:pPr>
    </w:p>
    <w:p w14:paraId="26AD5B95" w14:textId="77777777" w:rsidR="00576B09" w:rsidRPr="00290476" w:rsidRDefault="00576B09" w:rsidP="00576B09">
      <w:pPr>
        <w:spacing w:before="0" w:after="0"/>
        <w:jc w:val="both"/>
        <w:rPr>
          <w:b/>
        </w:rPr>
      </w:pPr>
      <w:r w:rsidRPr="00290476">
        <w:rPr>
          <w:b/>
        </w:rPr>
        <w:t>Агент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Pr="00290476">
        <w:rPr>
          <w:b/>
        </w:rPr>
        <w:t>Принципал</w:t>
      </w:r>
    </w:p>
    <w:p w14:paraId="639F193A" w14:textId="77777777" w:rsidR="00576B09" w:rsidRPr="00290476" w:rsidRDefault="00576B09" w:rsidP="00576B09">
      <w:pPr>
        <w:spacing w:before="0" w:after="0"/>
        <w:jc w:val="both"/>
        <w:rPr>
          <w:b/>
        </w:rPr>
      </w:pPr>
    </w:p>
    <w:p w14:paraId="6997A574" w14:textId="254CC344" w:rsidR="00576B09" w:rsidRDefault="00576B09" w:rsidP="00576B09">
      <w:pPr>
        <w:spacing w:before="0" w:after="0"/>
        <w:jc w:val="both"/>
      </w:pPr>
      <w:r>
        <w:t xml:space="preserve">________________________________                    </w:t>
      </w:r>
      <w:r>
        <w:rPr>
          <w:u w:val="single"/>
        </w:rPr>
        <w:t>Заместитель генерального директора -</w:t>
      </w:r>
    </w:p>
    <w:p w14:paraId="79B335BE" w14:textId="77777777" w:rsidR="00576B09" w:rsidRPr="005F7A05" w:rsidRDefault="00576B09" w:rsidP="00576B09">
      <w:pPr>
        <w:spacing w:before="0" w:after="0"/>
        <w:ind w:left="1276"/>
        <w:rPr>
          <w:i/>
          <w:sz w:val="20"/>
          <w:szCs w:val="20"/>
        </w:rPr>
      </w:pPr>
      <w:r w:rsidDel="004C007B">
        <w:t xml:space="preserve"> </w:t>
      </w:r>
      <w:r w:rsidRPr="005F7A05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                                                                                    </w:t>
      </w:r>
      <w:r w:rsidRPr="005F7A05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</w:t>
      </w:r>
    </w:p>
    <w:p w14:paraId="6B21BBB9" w14:textId="77777777" w:rsidR="00576B09" w:rsidRDefault="00576B09" w:rsidP="00576B09">
      <w:pPr>
        <w:spacing w:before="0" w:after="0"/>
        <w:jc w:val="both"/>
      </w:pPr>
      <w:r>
        <w:t xml:space="preserve">________________________________                      </w:t>
      </w:r>
      <w:r>
        <w:rPr>
          <w:u w:val="single"/>
        </w:rPr>
        <w:t xml:space="preserve">  директор филиала «Кольский» ОАО «ТГК-1»</w:t>
      </w:r>
    </w:p>
    <w:p w14:paraId="082B923C" w14:textId="77777777" w:rsidR="00576B09" w:rsidRPr="00290476" w:rsidRDefault="00576B09" w:rsidP="00576B09">
      <w:pPr>
        <w:spacing w:before="0" w:after="0"/>
        <w:jc w:val="both"/>
      </w:pPr>
    </w:p>
    <w:p w14:paraId="0A95BC2D" w14:textId="77777777" w:rsidR="00576B09" w:rsidRPr="00290476" w:rsidRDefault="00576B09" w:rsidP="00576B09">
      <w:pPr>
        <w:spacing w:before="0" w:after="0"/>
        <w:jc w:val="both"/>
      </w:pP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>
        <w:t>________________</w:t>
      </w:r>
      <w:r w:rsidRPr="00290476">
        <w:t xml:space="preserve"> </w:t>
      </w:r>
      <w:r>
        <w:tab/>
      </w:r>
      <w:r>
        <w:tab/>
        <w:t xml:space="preserve">       </w:t>
      </w: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>
        <w:t>А.Г. Антипов</w:t>
      </w:r>
    </w:p>
    <w:p w14:paraId="2D60BC8D" w14:textId="77777777" w:rsidR="00576B09" w:rsidRPr="00290476" w:rsidRDefault="00576B09" w:rsidP="00576B09">
      <w:pPr>
        <w:spacing w:before="0" w:after="0"/>
        <w:jc w:val="both"/>
      </w:pPr>
      <w:r>
        <w:t>м.п.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м.п.</w:t>
      </w:r>
    </w:p>
    <w:p w14:paraId="732E3B85" w14:textId="77777777" w:rsidR="00576B09" w:rsidRPr="00290476" w:rsidRDefault="00576B09" w:rsidP="00576B09">
      <w:pPr>
        <w:spacing w:before="0" w:after="0"/>
        <w:jc w:val="both"/>
      </w:pPr>
    </w:p>
    <w:p w14:paraId="4FAE5666" w14:textId="77777777" w:rsidR="00576B09" w:rsidRDefault="00576B09" w:rsidP="00576B09">
      <w:pPr>
        <w:spacing w:before="0" w:after="0"/>
        <w:jc w:val="both"/>
      </w:pPr>
    </w:p>
    <w:p w14:paraId="6E357546" w14:textId="77777777" w:rsidR="00576B09" w:rsidRPr="00290476" w:rsidRDefault="00576B09" w:rsidP="00576B09">
      <w:pPr>
        <w:spacing w:before="0" w:after="0"/>
        <w:jc w:val="both"/>
      </w:pPr>
      <w:r w:rsidRPr="00290476">
        <w:t>Дата подписания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90476">
        <w:t>Дата подписания</w:t>
      </w:r>
    </w:p>
    <w:p w14:paraId="09A33C01" w14:textId="77777777" w:rsidR="00D46951" w:rsidRDefault="00D46951" w:rsidP="009525BB">
      <w:pPr>
        <w:spacing w:before="0" w:after="0"/>
        <w:jc w:val="both"/>
      </w:pPr>
    </w:p>
    <w:p w14:paraId="5641A277" w14:textId="77777777" w:rsidR="00D46951" w:rsidRPr="008E4A31" w:rsidRDefault="00D46951" w:rsidP="009525BB">
      <w:pPr>
        <w:spacing w:before="0" w:after="0"/>
        <w:jc w:val="both"/>
      </w:pPr>
    </w:p>
    <w:p w14:paraId="2F02A099" w14:textId="77777777" w:rsidR="00052818" w:rsidRPr="008E4A31" w:rsidRDefault="00052818" w:rsidP="009525BB">
      <w:pPr>
        <w:spacing w:before="0" w:after="0"/>
        <w:jc w:val="both"/>
      </w:pPr>
    </w:p>
    <w:p w14:paraId="12D7E09B" w14:textId="77777777" w:rsidR="00052818" w:rsidRDefault="00052818" w:rsidP="009525BB">
      <w:pPr>
        <w:spacing w:before="0" w:after="0"/>
        <w:jc w:val="both"/>
      </w:pPr>
    </w:p>
    <w:p w14:paraId="7ED057AC" w14:textId="77777777" w:rsidR="00E529D9" w:rsidRPr="00E529D9" w:rsidRDefault="00E529D9" w:rsidP="009525BB">
      <w:pPr>
        <w:spacing w:before="0" w:after="0"/>
        <w:jc w:val="both"/>
      </w:pPr>
    </w:p>
    <w:p w14:paraId="19C0589F" w14:textId="77777777" w:rsidR="0047616C" w:rsidRDefault="0047616C">
      <w:pPr>
        <w:spacing w:before="0" w:after="0"/>
      </w:pPr>
      <w:r>
        <w:br w:type="page"/>
      </w:r>
    </w:p>
    <w:p w14:paraId="03149E69" w14:textId="77777777" w:rsidR="00483EC4" w:rsidRPr="00290476" w:rsidRDefault="00483EC4" w:rsidP="00FE5511">
      <w:pPr>
        <w:spacing w:before="0" w:after="0"/>
        <w:jc w:val="right"/>
      </w:pPr>
      <w:r w:rsidRPr="00290476">
        <w:lastRenderedPageBreak/>
        <w:t>Приложение № 3</w:t>
      </w:r>
    </w:p>
    <w:p w14:paraId="490DE308" w14:textId="77777777" w:rsidR="00483EC4" w:rsidRPr="00290476" w:rsidRDefault="008B304B" w:rsidP="00FE5511">
      <w:pPr>
        <w:spacing w:before="0" w:after="0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829459" wp14:editId="4E81C4F7">
                <wp:simplePos x="0" y="0"/>
                <wp:positionH relativeFrom="column">
                  <wp:posOffset>80010</wp:posOffset>
                </wp:positionH>
                <wp:positionV relativeFrom="paragraph">
                  <wp:posOffset>17780</wp:posOffset>
                </wp:positionV>
                <wp:extent cx="809625" cy="1403985"/>
                <wp:effectExtent l="0" t="0" r="9525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583CE4" w14:textId="77777777" w:rsidR="005C572E" w:rsidRPr="008E4A31" w:rsidRDefault="005C572E" w:rsidP="008B304B">
                            <w:pPr>
                              <w:rPr>
                                <w:b/>
                              </w:rPr>
                            </w:pPr>
                            <w:r w:rsidRPr="008E4A31">
                              <w:rPr>
                                <w:b/>
                              </w:rPr>
                              <w:t>Форма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A829459" id="_x0000_s1028" type="#_x0000_t202" style="position:absolute;left:0;text-align:left;margin-left:6.3pt;margin-top:1.4pt;width:63.7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" stroked="f">
                <v:textbox style="mso-fit-shape-to-text:t">
                  <w:txbxContent>
                    <w:p w14:paraId="7A583CE4" w14:textId="77777777" w:rsidR="005C572E" w:rsidRPr="008E4A31" w:rsidRDefault="005C572E" w:rsidP="008B304B">
                      <w:pPr>
                        <w:rPr>
                          <w:b/>
                        </w:rPr>
                      </w:pPr>
                      <w:r w:rsidRPr="008E4A31">
                        <w:rPr>
                          <w:b/>
                        </w:rPr>
                        <w:t>Форма</w:t>
                      </w:r>
                    </w:p>
                  </w:txbxContent>
                </v:textbox>
              </v:shape>
            </w:pict>
          </mc:Fallback>
        </mc:AlternateContent>
      </w:r>
      <w:r w:rsidR="00483EC4" w:rsidRPr="00290476">
        <w:t>к Агентскому договору №</w:t>
      </w:r>
      <w:r w:rsidR="009525BB">
        <w:t>__</w:t>
      </w:r>
    </w:p>
    <w:p w14:paraId="34CB8F4A" w14:textId="77777777" w:rsidR="009525BB" w:rsidRPr="00290476" w:rsidRDefault="009525BB" w:rsidP="009525BB">
      <w:pPr>
        <w:spacing w:before="0" w:after="0"/>
        <w:jc w:val="right"/>
      </w:pPr>
      <w:r w:rsidRPr="00290476">
        <w:t>от «</w:t>
      </w:r>
      <w:r>
        <w:t xml:space="preserve">____» _____________ </w:t>
      </w:r>
      <w:r w:rsidRPr="00290476">
        <w:t>201</w:t>
      </w:r>
      <w:r w:rsidR="004C007B">
        <w:t>__</w:t>
      </w:r>
      <w:r w:rsidRPr="00290476">
        <w:t xml:space="preserve"> г.</w:t>
      </w:r>
    </w:p>
    <w:p w14:paraId="0044CB26" w14:textId="77777777" w:rsidR="00483EC4" w:rsidRPr="00290476" w:rsidRDefault="00483EC4" w:rsidP="00FE5511">
      <w:pPr>
        <w:spacing w:before="0" w:after="0"/>
        <w:jc w:val="center"/>
      </w:pPr>
    </w:p>
    <w:p w14:paraId="6A322C4C" w14:textId="77777777" w:rsidR="00483EC4" w:rsidRPr="00290476" w:rsidRDefault="00483EC4" w:rsidP="00FE5511">
      <w:pPr>
        <w:spacing w:before="0" w:after="0"/>
        <w:jc w:val="center"/>
      </w:pPr>
    </w:p>
    <w:p w14:paraId="21DA41FE" w14:textId="77777777" w:rsidR="00483EC4" w:rsidRPr="00290476" w:rsidRDefault="00483EC4" w:rsidP="00FE5511">
      <w:pPr>
        <w:spacing w:before="0" w:after="0"/>
        <w:jc w:val="center"/>
        <w:rPr>
          <w:b/>
        </w:rPr>
      </w:pPr>
      <w:r w:rsidRPr="00290476">
        <w:rPr>
          <w:b/>
        </w:rPr>
        <w:t>Отчет о проделанной работе</w:t>
      </w:r>
    </w:p>
    <w:p w14:paraId="4D228217" w14:textId="77777777" w:rsidR="00E659C7" w:rsidRPr="00290476" w:rsidRDefault="00E659C7" w:rsidP="00E659C7">
      <w:pPr>
        <w:spacing w:before="0" w:after="0"/>
        <w:jc w:val="center"/>
      </w:pPr>
      <w:r w:rsidRPr="00290476">
        <w:t>по Агентскому догово</w:t>
      </w:r>
      <w:r>
        <w:t>ру № _____от_____________201</w:t>
      </w:r>
      <w:r w:rsidR="004C007B">
        <w:t>__</w:t>
      </w:r>
      <w:r>
        <w:t xml:space="preserve"> </w:t>
      </w:r>
      <w:r w:rsidRPr="00290476">
        <w:t>года</w:t>
      </w:r>
    </w:p>
    <w:p w14:paraId="3FE59DDF" w14:textId="77777777" w:rsidR="00E659C7" w:rsidRPr="00290476" w:rsidRDefault="00E659C7" w:rsidP="00E659C7">
      <w:pPr>
        <w:spacing w:before="0" w:after="0"/>
        <w:jc w:val="center"/>
      </w:pPr>
      <w:r w:rsidRPr="00290476">
        <w:t xml:space="preserve">за период </w:t>
      </w:r>
      <w:r>
        <w:t>с «___»_____________ по «____»______________201</w:t>
      </w:r>
      <w:r w:rsidR="004C007B">
        <w:t>__</w:t>
      </w:r>
      <w:r>
        <w:t xml:space="preserve"> </w:t>
      </w:r>
      <w:r w:rsidRPr="00290476">
        <w:t>г.</w:t>
      </w:r>
    </w:p>
    <w:p w14:paraId="66E654F8" w14:textId="77777777" w:rsidR="00483EC4" w:rsidRPr="00290476" w:rsidRDefault="00483EC4" w:rsidP="00FE5511">
      <w:pPr>
        <w:spacing w:before="0" w:after="0"/>
        <w:jc w:val="center"/>
      </w:pPr>
    </w:p>
    <w:p w14:paraId="2D568995" w14:textId="77777777" w:rsidR="00483EC4" w:rsidRPr="00290476" w:rsidRDefault="00483EC4" w:rsidP="00FE5511">
      <w:pPr>
        <w:spacing w:before="0" w:after="0"/>
        <w:jc w:val="center"/>
      </w:pPr>
    </w:p>
    <w:p w14:paraId="6BE8EAA6" w14:textId="77777777" w:rsidR="00483EC4" w:rsidRPr="00290476" w:rsidRDefault="00483EC4" w:rsidP="00FE5511">
      <w:pPr>
        <w:spacing w:before="0" w:after="0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"/>
        <w:gridCol w:w="1374"/>
        <w:gridCol w:w="1018"/>
        <w:gridCol w:w="1596"/>
        <w:gridCol w:w="1596"/>
        <w:gridCol w:w="1663"/>
        <w:gridCol w:w="1402"/>
        <w:gridCol w:w="1135"/>
      </w:tblGrid>
      <w:tr w:rsidR="004C007B" w:rsidRPr="00290476" w14:paraId="508FFBAA" w14:textId="77777777" w:rsidTr="00D74339">
        <w:tc>
          <w:tcPr>
            <w:tcW w:w="242" w:type="pct"/>
            <w:shd w:val="clear" w:color="auto" w:fill="auto"/>
            <w:vAlign w:val="center"/>
          </w:tcPr>
          <w:p w14:paraId="617ED41E" w14:textId="77777777" w:rsidR="004C007B" w:rsidRPr="00BA303D" w:rsidRDefault="004C007B" w:rsidP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A303D">
              <w:rPr>
                <w:sz w:val="20"/>
                <w:szCs w:val="20"/>
              </w:rPr>
              <w:t>№ п/п</w:t>
            </w:r>
          </w:p>
        </w:tc>
        <w:tc>
          <w:tcPr>
            <w:tcW w:w="668" w:type="pct"/>
            <w:vAlign w:val="center"/>
          </w:tcPr>
          <w:p w14:paraId="599C7FCD" w14:textId="77777777" w:rsidR="004C007B" w:rsidRPr="00BA303D" w:rsidRDefault="004C007B" w:rsidP="008B304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B304B">
              <w:rPr>
                <w:sz w:val="20"/>
                <w:szCs w:val="20"/>
              </w:rPr>
              <w:t>Фактический адрес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63DFD3CE" w14:textId="77777777" w:rsidR="004C007B" w:rsidRPr="00BA303D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A303D">
              <w:rPr>
                <w:sz w:val="20"/>
                <w:szCs w:val="20"/>
              </w:rPr>
              <w:t>№ лицевого счета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1CCD7B1A" w14:textId="77777777" w:rsidR="004C007B" w:rsidRPr="00BA303D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A303D">
              <w:rPr>
                <w:sz w:val="20"/>
                <w:szCs w:val="20"/>
              </w:rPr>
              <w:t>Общая сумма задолженности</w:t>
            </w:r>
            <w:r>
              <w:rPr>
                <w:sz w:val="20"/>
                <w:szCs w:val="20"/>
              </w:rPr>
              <w:t>, руб.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11F85230" w14:textId="77777777" w:rsidR="004C007B" w:rsidRPr="00BA303D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A303D">
              <w:rPr>
                <w:sz w:val="20"/>
                <w:szCs w:val="20"/>
              </w:rPr>
              <w:t>Погашенная сумма задолженности</w:t>
            </w:r>
            <w:r>
              <w:rPr>
                <w:sz w:val="20"/>
                <w:szCs w:val="20"/>
              </w:rPr>
              <w:t>, руб.</w:t>
            </w:r>
          </w:p>
        </w:tc>
        <w:tc>
          <w:tcPr>
            <w:tcW w:w="809" w:type="pct"/>
            <w:shd w:val="clear" w:color="auto" w:fill="auto"/>
            <w:vAlign w:val="center"/>
          </w:tcPr>
          <w:p w14:paraId="7E75C8AF" w14:textId="4D750116" w:rsidR="004C007B" w:rsidRPr="00BA303D" w:rsidRDefault="004C007B" w:rsidP="00AA37C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A303D">
              <w:rPr>
                <w:sz w:val="20"/>
                <w:szCs w:val="20"/>
              </w:rPr>
              <w:t>Возн</w:t>
            </w:r>
            <w:r w:rsidR="00CA614B">
              <w:rPr>
                <w:sz w:val="20"/>
                <w:szCs w:val="20"/>
              </w:rPr>
              <w:t>аграждение Агента</w:t>
            </w:r>
            <w:r w:rsidR="00AA37C2">
              <w:rPr>
                <w:sz w:val="20"/>
                <w:szCs w:val="20"/>
              </w:rPr>
              <w:t xml:space="preserve">, </w:t>
            </w:r>
            <w:r w:rsidR="00AA37C2" w:rsidRPr="00165A72">
              <w:rPr>
                <w:sz w:val="20"/>
                <w:szCs w:val="20"/>
                <w:highlight w:val="yellow"/>
              </w:rPr>
              <w:t>НДС не облагается</w:t>
            </w:r>
            <w:r w:rsidR="00AA37C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07A0EC32" w14:textId="77777777" w:rsidR="004C007B" w:rsidRPr="00BA303D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A303D">
              <w:rPr>
                <w:sz w:val="20"/>
                <w:szCs w:val="20"/>
              </w:rPr>
              <w:t>Проведенные мероприятия в отношении должника</w:t>
            </w:r>
          </w:p>
        </w:tc>
        <w:tc>
          <w:tcPr>
            <w:tcW w:w="552" w:type="pct"/>
          </w:tcPr>
          <w:p w14:paraId="4391EF23" w14:textId="77777777" w:rsidR="004C007B" w:rsidRPr="00BA303D" w:rsidRDefault="004C007B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 взыскания</w:t>
            </w:r>
          </w:p>
        </w:tc>
      </w:tr>
      <w:tr w:rsidR="004C007B" w:rsidRPr="00290476" w14:paraId="4C7A7D80" w14:textId="77777777" w:rsidTr="00D74339">
        <w:tc>
          <w:tcPr>
            <w:tcW w:w="242" w:type="pct"/>
            <w:shd w:val="clear" w:color="auto" w:fill="auto"/>
          </w:tcPr>
          <w:p w14:paraId="3EB67C74" w14:textId="77777777"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668" w:type="pct"/>
          </w:tcPr>
          <w:p w14:paraId="79D143DB" w14:textId="77777777"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495" w:type="pct"/>
            <w:shd w:val="clear" w:color="auto" w:fill="auto"/>
          </w:tcPr>
          <w:p w14:paraId="6C2520F7" w14:textId="77777777"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776" w:type="pct"/>
            <w:shd w:val="clear" w:color="auto" w:fill="auto"/>
          </w:tcPr>
          <w:p w14:paraId="676EA009" w14:textId="77777777"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776" w:type="pct"/>
            <w:shd w:val="clear" w:color="auto" w:fill="auto"/>
          </w:tcPr>
          <w:p w14:paraId="19FE604C" w14:textId="77777777"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809" w:type="pct"/>
            <w:shd w:val="clear" w:color="auto" w:fill="auto"/>
          </w:tcPr>
          <w:p w14:paraId="4EC11415" w14:textId="77777777"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682" w:type="pct"/>
            <w:shd w:val="clear" w:color="auto" w:fill="auto"/>
          </w:tcPr>
          <w:p w14:paraId="602C469D" w14:textId="77777777" w:rsidR="004C007B" w:rsidRPr="00290476" w:rsidRDefault="004C007B" w:rsidP="00FE5511">
            <w:pPr>
              <w:spacing w:before="0" w:after="0"/>
              <w:jc w:val="center"/>
            </w:pPr>
          </w:p>
        </w:tc>
        <w:tc>
          <w:tcPr>
            <w:tcW w:w="552" w:type="pct"/>
          </w:tcPr>
          <w:p w14:paraId="1D9DDED6" w14:textId="77777777" w:rsidR="004C007B" w:rsidRPr="00290476" w:rsidRDefault="004C007B" w:rsidP="00FE5511">
            <w:pPr>
              <w:spacing w:before="0" w:after="0"/>
              <w:jc w:val="center"/>
            </w:pPr>
          </w:p>
        </w:tc>
      </w:tr>
    </w:tbl>
    <w:p w14:paraId="122D7577" w14:textId="77777777" w:rsidR="00483EC4" w:rsidRPr="00290476" w:rsidRDefault="00483EC4" w:rsidP="00FE5511">
      <w:pPr>
        <w:spacing w:before="0" w:after="0"/>
        <w:jc w:val="both"/>
      </w:pPr>
    </w:p>
    <w:p w14:paraId="75000129" w14:textId="77777777" w:rsidR="00483EC4" w:rsidRDefault="00483EC4" w:rsidP="00FE5511">
      <w:pPr>
        <w:spacing w:before="0" w:after="0"/>
        <w:jc w:val="both"/>
      </w:pPr>
    </w:p>
    <w:p w14:paraId="1C39852C" w14:textId="77777777" w:rsidR="008B304B" w:rsidRDefault="008B304B" w:rsidP="00FE5511">
      <w:pPr>
        <w:spacing w:before="0" w:after="0"/>
        <w:jc w:val="both"/>
      </w:pPr>
    </w:p>
    <w:p w14:paraId="65B6A573" w14:textId="77777777" w:rsidR="008B304B" w:rsidRDefault="008B304B" w:rsidP="00FE5511">
      <w:pPr>
        <w:spacing w:before="0" w:after="0"/>
        <w:jc w:val="both"/>
      </w:pPr>
    </w:p>
    <w:p w14:paraId="2AF61D06" w14:textId="77777777" w:rsidR="008B304B" w:rsidRDefault="008B304B" w:rsidP="00FE5511">
      <w:pPr>
        <w:spacing w:before="0" w:after="0"/>
        <w:jc w:val="both"/>
      </w:pPr>
    </w:p>
    <w:p w14:paraId="3EC42667" w14:textId="77777777" w:rsidR="008B304B" w:rsidRDefault="008B304B" w:rsidP="00FE5511">
      <w:pPr>
        <w:spacing w:before="0" w:after="0"/>
        <w:jc w:val="both"/>
      </w:pPr>
    </w:p>
    <w:p w14:paraId="0602123E" w14:textId="77777777" w:rsidR="008B304B" w:rsidRPr="00290476" w:rsidRDefault="008B304B" w:rsidP="00FE5511">
      <w:pPr>
        <w:spacing w:before="0" w:after="0"/>
        <w:jc w:val="both"/>
      </w:pPr>
    </w:p>
    <w:p w14:paraId="18827951" w14:textId="77777777" w:rsidR="009525BB" w:rsidRDefault="009525BB" w:rsidP="009525BB">
      <w:pPr>
        <w:spacing w:before="0" w:after="0"/>
        <w:jc w:val="both"/>
        <w:rPr>
          <w:b/>
        </w:rPr>
      </w:pPr>
    </w:p>
    <w:p w14:paraId="0E2ADB07" w14:textId="77777777" w:rsidR="00576B09" w:rsidRPr="00290476" w:rsidRDefault="00576B09" w:rsidP="00576B09">
      <w:pPr>
        <w:spacing w:before="0" w:after="0"/>
        <w:jc w:val="both"/>
        <w:rPr>
          <w:b/>
        </w:rPr>
      </w:pPr>
      <w:r w:rsidRPr="00290476">
        <w:rPr>
          <w:b/>
        </w:rPr>
        <w:t>Агент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Pr="00290476">
        <w:rPr>
          <w:b/>
        </w:rPr>
        <w:t>Принципал</w:t>
      </w:r>
    </w:p>
    <w:p w14:paraId="1D215876" w14:textId="77777777" w:rsidR="00576B09" w:rsidRPr="00290476" w:rsidRDefault="00576B09" w:rsidP="00576B09">
      <w:pPr>
        <w:spacing w:before="0" w:after="0"/>
        <w:jc w:val="both"/>
        <w:rPr>
          <w:b/>
        </w:rPr>
      </w:pPr>
    </w:p>
    <w:p w14:paraId="234B7432" w14:textId="5E0D2CAB" w:rsidR="00576B09" w:rsidRDefault="00576B09" w:rsidP="00576B09">
      <w:pPr>
        <w:spacing w:before="0" w:after="0"/>
        <w:jc w:val="both"/>
      </w:pPr>
      <w:r>
        <w:t xml:space="preserve">________________________________                    </w:t>
      </w:r>
      <w:r>
        <w:rPr>
          <w:u w:val="single"/>
        </w:rPr>
        <w:t>Заместитель генерального директора -</w:t>
      </w:r>
    </w:p>
    <w:p w14:paraId="20B56707" w14:textId="77777777" w:rsidR="00576B09" w:rsidRPr="005F7A05" w:rsidRDefault="00576B09" w:rsidP="00576B09">
      <w:pPr>
        <w:spacing w:before="0" w:after="0"/>
        <w:ind w:left="1276"/>
        <w:rPr>
          <w:i/>
          <w:sz w:val="20"/>
          <w:szCs w:val="20"/>
        </w:rPr>
      </w:pPr>
      <w:r w:rsidDel="004C007B">
        <w:t xml:space="preserve"> </w:t>
      </w:r>
      <w:r w:rsidRPr="005F7A05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                                                                                    </w:t>
      </w:r>
      <w:r w:rsidRPr="005F7A05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</w:t>
      </w:r>
    </w:p>
    <w:p w14:paraId="6A3E283E" w14:textId="77777777" w:rsidR="00576B09" w:rsidRDefault="00576B09" w:rsidP="00576B09">
      <w:pPr>
        <w:spacing w:before="0" w:after="0"/>
        <w:jc w:val="both"/>
      </w:pPr>
      <w:r>
        <w:t xml:space="preserve">________________________________                      </w:t>
      </w:r>
      <w:r>
        <w:rPr>
          <w:u w:val="single"/>
        </w:rPr>
        <w:t xml:space="preserve">  директор филиала «Кольский» ОАО «ТГК-1»</w:t>
      </w:r>
    </w:p>
    <w:p w14:paraId="6D9AD545" w14:textId="77777777" w:rsidR="00576B09" w:rsidRPr="00290476" w:rsidRDefault="00576B09" w:rsidP="00576B09">
      <w:pPr>
        <w:spacing w:before="0" w:after="0"/>
        <w:jc w:val="both"/>
      </w:pPr>
    </w:p>
    <w:p w14:paraId="67F4B6D8" w14:textId="77777777" w:rsidR="00576B09" w:rsidRPr="00290476" w:rsidRDefault="00576B09" w:rsidP="00576B09">
      <w:pPr>
        <w:spacing w:before="0" w:after="0"/>
        <w:jc w:val="both"/>
      </w:pP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>
        <w:t>________________</w:t>
      </w:r>
      <w:r w:rsidRPr="00290476">
        <w:t xml:space="preserve"> </w:t>
      </w:r>
      <w:r>
        <w:tab/>
      </w:r>
      <w:r>
        <w:tab/>
        <w:t xml:space="preserve">       </w:t>
      </w: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>
        <w:t>А.Г. Антипов</w:t>
      </w:r>
    </w:p>
    <w:p w14:paraId="32176332" w14:textId="77777777" w:rsidR="00576B09" w:rsidRPr="00290476" w:rsidRDefault="00576B09" w:rsidP="00576B09">
      <w:pPr>
        <w:spacing w:before="0" w:after="0"/>
        <w:jc w:val="both"/>
      </w:pPr>
      <w:r>
        <w:t>м.п.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м.п.</w:t>
      </w:r>
    </w:p>
    <w:p w14:paraId="46455020" w14:textId="77777777" w:rsidR="00576B09" w:rsidRPr="00290476" w:rsidRDefault="00576B09" w:rsidP="00576B09">
      <w:pPr>
        <w:spacing w:before="0" w:after="0"/>
        <w:jc w:val="both"/>
      </w:pPr>
    </w:p>
    <w:p w14:paraId="6C1FC918" w14:textId="77777777" w:rsidR="00576B09" w:rsidRDefault="00576B09" w:rsidP="00576B09">
      <w:pPr>
        <w:spacing w:before="0" w:after="0"/>
        <w:jc w:val="both"/>
      </w:pPr>
    </w:p>
    <w:p w14:paraId="1A728606" w14:textId="77777777" w:rsidR="00576B09" w:rsidRPr="00290476" w:rsidRDefault="00576B09" w:rsidP="00576B09">
      <w:pPr>
        <w:spacing w:before="0" w:after="0"/>
        <w:jc w:val="both"/>
      </w:pPr>
      <w:r w:rsidRPr="00290476">
        <w:t>Дата подписания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90476">
        <w:t>Дата подписания</w:t>
      </w:r>
    </w:p>
    <w:p w14:paraId="5E02F086" w14:textId="77777777" w:rsidR="0047616C" w:rsidRDefault="0047616C">
      <w:pPr>
        <w:spacing w:before="0" w:after="0"/>
      </w:pPr>
      <w:r>
        <w:br w:type="page"/>
      </w:r>
    </w:p>
    <w:p w14:paraId="31D2348C" w14:textId="77777777" w:rsidR="00FC75A2" w:rsidRPr="00290476" w:rsidRDefault="0055736D" w:rsidP="00FE5511">
      <w:pPr>
        <w:spacing w:before="0" w:after="0"/>
        <w:jc w:val="right"/>
      </w:pPr>
      <w:r w:rsidRPr="00290476">
        <w:lastRenderedPageBreak/>
        <w:t>П</w:t>
      </w:r>
      <w:r w:rsidR="006148B3" w:rsidRPr="00290476">
        <w:t>риложение №</w:t>
      </w:r>
      <w:r w:rsidR="00641FD4" w:rsidRPr="00290476">
        <w:t>4</w:t>
      </w:r>
    </w:p>
    <w:p w14:paraId="6836BFF7" w14:textId="77777777" w:rsidR="006148B3" w:rsidRPr="00290476" w:rsidRDefault="000A33DB" w:rsidP="00FE5511">
      <w:pPr>
        <w:spacing w:before="0" w:after="0"/>
        <w:jc w:val="right"/>
      </w:pPr>
      <w:r w:rsidRPr="00290476">
        <w:t>к</w:t>
      </w:r>
      <w:r w:rsidR="006148B3" w:rsidRPr="00290476">
        <w:t xml:space="preserve"> Агентскому договору №</w:t>
      </w:r>
      <w:r w:rsidR="00BA303D">
        <w:t>___</w:t>
      </w:r>
    </w:p>
    <w:p w14:paraId="176F5028" w14:textId="77777777" w:rsidR="006148B3" w:rsidRPr="00290476" w:rsidRDefault="006148B3" w:rsidP="00FE5511">
      <w:pPr>
        <w:spacing w:before="0" w:after="0"/>
        <w:jc w:val="right"/>
      </w:pPr>
      <w:r w:rsidRPr="00290476">
        <w:t>от «</w:t>
      </w:r>
      <w:r w:rsidR="00BA303D">
        <w:t>_____</w:t>
      </w:r>
      <w:r w:rsidR="00CB771B" w:rsidRPr="00290476">
        <w:t>»</w:t>
      </w:r>
      <w:r w:rsidRPr="00290476">
        <w:t xml:space="preserve"> </w:t>
      </w:r>
      <w:r w:rsidR="00641FD4" w:rsidRPr="00290476">
        <w:t>___________</w:t>
      </w:r>
      <w:r w:rsidR="00BA303D">
        <w:t xml:space="preserve"> </w:t>
      </w:r>
      <w:r w:rsidR="00CB771B" w:rsidRPr="00290476">
        <w:t>2</w:t>
      </w:r>
      <w:r w:rsidRPr="00290476">
        <w:t>01</w:t>
      </w:r>
      <w:r w:rsidR="004C007B">
        <w:t>__</w:t>
      </w:r>
      <w:r w:rsidRPr="00290476">
        <w:t xml:space="preserve"> г.</w:t>
      </w:r>
    </w:p>
    <w:p w14:paraId="2462D7D0" w14:textId="77777777" w:rsidR="00CD7073" w:rsidRPr="00290476" w:rsidRDefault="00CD7073" w:rsidP="00FE5511">
      <w:pPr>
        <w:spacing w:before="0" w:after="0"/>
        <w:jc w:val="center"/>
      </w:pPr>
    </w:p>
    <w:p w14:paraId="7EFE12C3" w14:textId="77777777" w:rsidR="00641FD4" w:rsidRPr="007B0EDE" w:rsidRDefault="00641FD4" w:rsidP="00FE5511">
      <w:pPr>
        <w:spacing w:before="0" w:after="0"/>
        <w:jc w:val="center"/>
        <w:rPr>
          <w:b/>
        </w:rPr>
      </w:pPr>
      <w:r w:rsidRPr="007B0EDE">
        <w:rPr>
          <w:b/>
        </w:rPr>
        <w:t>Размер сумм агентского вознаграждения</w:t>
      </w:r>
    </w:p>
    <w:p w14:paraId="7422B8A0" w14:textId="77777777" w:rsidR="00CD7073" w:rsidRPr="00290476" w:rsidRDefault="00CD7073" w:rsidP="00FE5511">
      <w:pPr>
        <w:spacing w:before="0" w:after="0"/>
        <w:jc w:val="right"/>
      </w:pP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28"/>
        <w:gridCol w:w="4395"/>
      </w:tblGrid>
      <w:tr w:rsidR="008B304B" w:rsidRPr="00290476" w14:paraId="3EDFF694" w14:textId="77777777" w:rsidTr="00D74339">
        <w:trPr>
          <w:trHeight w:val="495"/>
        </w:trPr>
        <w:tc>
          <w:tcPr>
            <w:tcW w:w="5528" w:type="dxa"/>
            <w:vAlign w:val="center"/>
          </w:tcPr>
          <w:p w14:paraId="7311C0A4" w14:textId="77777777" w:rsidR="008B304B" w:rsidRPr="00290476" w:rsidRDefault="008B304B" w:rsidP="008B304B">
            <w:pPr>
              <w:pStyle w:val="bodytext"/>
              <w:spacing w:before="0" w:beforeAutospacing="0" w:after="0" w:afterAutospacing="0"/>
              <w:jc w:val="center"/>
            </w:pPr>
            <w:r w:rsidRPr="00DE142A">
              <w:t>%  сбора денежных средств (нарастающим итогом)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0B1850C9" w14:textId="77777777" w:rsidR="008B304B" w:rsidRPr="00290476" w:rsidRDefault="008B304B">
            <w:pPr>
              <w:pStyle w:val="bodytext"/>
              <w:spacing w:before="0" w:beforeAutospacing="0" w:after="0" w:afterAutospacing="0"/>
              <w:jc w:val="center"/>
            </w:pPr>
            <w:r w:rsidRPr="00DE142A">
              <w:t>Ставка вознаграждения Агента, %</w:t>
            </w:r>
          </w:p>
        </w:tc>
      </w:tr>
      <w:tr w:rsidR="008B304B" w:rsidRPr="00290476" w14:paraId="1010D66D" w14:textId="77777777" w:rsidTr="00D74339">
        <w:trPr>
          <w:trHeight w:val="272"/>
        </w:trPr>
        <w:tc>
          <w:tcPr>
            <w:tcW w:w="5528" w:type="dxa"/>
            <w:vAlign w:val="center"/>
          </w:tcPr>
          <w:p w14:paraId="31035127" w14:textId="77777777" w:rsidR="008B304B" w:rsidRPr="002B2E5F" w:rsidRDefault="008B304B" w:rsidP="008E4A31">
            <w:pPr>
              <w:pStyle w:val="bodytext"/>
              <w:spacing w:before="0" w:beforeAutospacing="0" w:after="0" w:afterAutospacing="0"/>
            </w:pPr>
            <w:r w:rsidRPr="00DE142A">
              <w:t xml:space="preserve">до </w:t>
            </w:r>
            <w:r w:rsidR="004C007B">
              <w:t>20</w:t>
            </w:r>
            <w:r w:rsidRPr="00DE142A">
              <w:t>%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674D0049" w14:textId="77777777" w:rsidR="008B304B" w:rsidRPr="00590AEE" w:rsidRDefault="008B304B" w:rsidP="00BA303D">
            <w:pPr>
              <w:pStyle w:val="aa"/>
              <w:jc w:val="center"/>
              <w:rPr>
                <w:b/>
                <w:sz w:val="23"/>
                <w:szCs w:val="23"/>
              </w:rPr>
            </w:pPr>
            <w:r w:rsidRPr="00590AEE">
              <w:rPr>
                <w:b/>
                <w:sz w:val="23"/>
                <w:szCs w:val="23"/>
              </w:rPr>
              <w:t>*</w:t>
            </w:r>
          </w:p>
        </w:tc>
      </w:tr>
      <w:tr w:rsidR="008B304B" w:rsidRPr="00290476" w14:paraId="716B8031" w14:textId="77777777" w:rsidTr="00D74339">
        <w:trPr>
          <w:trHeight w:val="240"/>
        </w:trPr>
        <w:tc>
          <w:tcPr>
            <w:tcW w:w="5528" w:type="dxa"/>
            <w:vAlign w:val="center"/>
          </w:tcPr>
          <w:p w14:paraId="70FEC845" w14:textId="77777777" w:rsidR="008B304B" w:rsidRPr="002B2E5F" w:rsidRDefault="008B304B" w:rsidP="008E4A31">
            <w:pPr>
              <w:pStyle w:val="bodytext"/>
              <w:spacing w:before="0" w:beforeAutospacing="0" w:after="0" w:afterAutospacing="0"/>
            </w:pPr>
            <w:r w:rsidRPr="00DE142A">
              <w:t xml:space="preserve">от 20,01% до </w:t>
            </w:r>
            <w:r w:rsidR="004C007B">
              <w:t>4</w:t>
            </w:r>
            <w:r w:rsidRPr="00DE142A">
              <w:t>0%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7955F380" w14:textId="77777777" w:rsidR="008B304B" w:rsidRPr="00590AEE" w:rsidRDefault="008B304B" w:rsidP="00BA303D">
            <w:pPr>
              <w:pStyle w:val="aa"/>
              <w:jc w:val="center"/>
              <w:rPr>
                <w:b/>
                <w:sz w:val="23"/>
                <w:szCs w:val="23"/>
              </w:rPr>
            </w:pPr>
            <w:r w:rsidRPr="00590AEE">
              <w:rPr>
                <w:b/>
                <w:sz w:val="23"/>
                <w:szCs w:val="23"/>
              </w:rPr>
              <w:t>*</w:t>
            </w:r>
          </w:p>
        </w:tc>
      </w:tr>
      <w:tr w:rsidR="008B304B" w:rsidRPr="00290476" w14:paraId="309C4E44" w14:textId="77777777" w:rsidTr="00D74339">
        <w:trPr>
          <w:trHeight w:val="248"/>
        </w:trPr>
        <w:tc>
          <w:tcPr>
            <w:tcW w:w="5528" w:type="dxa"/>
            <w:vAlign w:val="center"/>
          </w:tcPr>
          <w:p w14:paraId="4421BA08" w14:textId="77777777" w:rsidR="008B304B" w:rsidRPr="002B2E5F" w:rsidRDefault="008B304B" w:rsidP="008E4A31">
            <w:pPr>
              <w:pStyle w:val="bodytext"/>
              <w:spacing w:before="0" w:beforeAutospacing="0" w:after="0" w:afterAutospacing="0"/>
            </w:pPr>
            <w:r w:rsidRPr="00DE142A">
              <w:t xml:space="preserve">от </w:t>
            </w:r>
            <w:r w:rsidR="004C007B">
              <w:t>4</w:t>
            </w:r>
            <w:r w:rsidRPr="00DE142A">
              <w:t xml:space="preserve">0,01% до </w:t>
            </w:r>
            <w:r w:rsidR="004C007B">
              <w:t>6</w:t>
            </w:r>
            <w:r w:rsidRPr="00DE142A">
              <w:t>0%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5CEAA3D7" w14:textId="77777777" w:rsidR="008B304B" w:rsidRPr="00590AEE" w:rsidRDefault="008B304B" w:rsidP="00BA303D">
            <w:pPr>
              <w:pStyle w:val="aa"/>
              <w:jc w:val="center"/>
              <w:rPr>
                <w:b/>
                <w:sz w:val="23"/>
                <w:szCs w:val="23"/>
              </w:rPr>
            </w:pPr>
            <w:r w:rsidRPr="00590AEE">
              <w:rPr>
                <w:b/>
                <w:sz w:val="23"/>
                <w:szCs w:val="23"/>
              </w:rPr>
              <w:t>*</w:t>
            </w:r>
          </w:p>
        </w:tc>
      </w:tr>
      <w:tr w:rsidR="008B304B" w:rsidRPr="00290476" w14:paraId="43D7F6B9" w14:textId="77777777" w:rsidTr="00D74339">
        <w:trPr>
          <w:trHeight w:val="228"/>
        </w:trPr>
        <w:tc>
          <w:tcPr>
            <w:tcW w:w="5528" w:type="dxa"/>
            <w:vAlign w:val="center"/>
          </w:tcPr>
          <w:p w14:paraId="77735467" w14:textId="77777777" w:rsidR="008B304B" w:rsidRPr="002B2E5F" w:rsidRDefault="008B304B" w:rsidP="008E4A31">
            <w:pPr>
              <w:pStyle w:val="bodytext"/>
              <w:spacing w:before="0" w:beforeAutospacing="0" w:after="0" w:afterAutospacing="0"/>
            </w:pPr>
            <w:r w:rsidRPr="00DE142A">
              <w:t xml:space="preserve">от </w:t>
            </w:r>
            <w:r w:rsidR="004C007B">
              <w:t>6</w:t>
            </w:r>
            <w:r w:rsidRPr="00DE142A">
              <w:t>0,01% до 80%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1E79DB1F" w14:textId="77777777" w:rsidR="008B304B" w:rsidRPr="00590AEE" w:rsidRDefault="008B304B" w:rsidP="00BA303D">
            <w:pPr>
              <w:pStyle w:val="aa"/>
              <w:jc w:val="center"/>
              <w:rPr>
                <w:b/>
                <w:sz w:val="23"/>
                <w:szCs w:val="23"/>
              </w:rPr>
            </w:pPr>
            <w:r w:rsidRPr="00590AEE">
              <w:rPr>
                <w:b/>
                <w:sz w:val="23"/>
                <w:szCs w:val="23"/>
              </w:rPr>
              <w:t>*</w:t>
            </w:r>
          </w:p>
        </w:tc>
      </w:tr>
      <w:tr w:rsidR="008B304B" w:rsidRPr="00290476" w14:paraId="46D612D8" w14:textId="77777777" w:rsidTr="00D74339">
        <w:trPr>
          <w:trHeight w:val="208"/>
        </w:trPr>
        <w:tc>
          <w:tcPr>
            <w:tcW w:w="5528" w:type="dxa"/>
          </w:tcPr>
          <w:p w14:paraId="4F20F577" w14:textId="77777777" w:rsidR="008B304B" w:rsidRPr="002B2E5F" w:rsidRDefault="008B304B" w:rsidP="008E4A31">
            <w:pPr>
              <w:pStyle w:val="bodytext"/>
              <w:spacing w:before="0" w:beforeAutospacing="0" w:after="0" w:afterAutospacing="0"/>
            </w:pPr>
            <w:r w:rsidRPr="00DE142A">
              <w:t>от 80,01% до 100%</w:t>
            </w:r>
          </w:p>
        </w:tc>
        <w:tc>
          <w:tcPr>
            <w:tcW w:w="4395" w:type="dxa"/>
            <w:shd w:val="clear" w:color="auto" w:fill="auto"/>
          </w:tcPr>
          <w:p w14:paraId="3E75C367" w14:textId="77777777" w:rsidR="008B304B" w:rsidRPr="00590AEE" w:rsidRDefault="008B304B" w:rsidP="00BA303D">
            <w:pPr>
              <w:pStyle w:val="aa"/>
              <w:jc w:val="center"/>
              <w:rPr>
                <w:b/>
                <w:sz w:val="23"/>
                <w:szCs w:val="23"/>
              </w:rPr>
            </w:pPr>
            <w:r w:rsidRPr="00590AEE">
              <w:rPr>
                <w:b/>
                <w:sz w:val="23"/>
                <w:szCs w:val="23"/>
              </w:rPr>
              <w:t>*</w:t>
            </w:r>
          </w:p>
        </w:tc>
      </w:tr>
    </w:tbl>
    <w:p w14:paraId="1D9DCCCD" w14:textId="77777777" w:rsidR="00E95F5C" w:rsidRDefault="00E95F5C" w:rsidP="00500517">
      <w:pPr>
        <w:spacing w:before="0" w:after="0"/>
        <w:jc w:val="both"/>
      </w:pPr>
    </w:p>
    <w:p w14:paraId="49C69044" w14:textId="77777777" w:rsidR="00CD7073" w:rsidRDefault="00500517" w:rsidP="00500517">
      <w:pPr>
        <w:spacing w:before="0" w:after="0"/>
        <w:jc w:val="both"/>
      </w:pPr>
      <w:r>
        <w:t xml:space="preserve">* - </w:t>
      </w:r>
      <w:r w:rsidR="002E1A5A">
        <w:t>устанавливается в соответствии с предложением участника.</w:t>
      </w:r>
    </w:p>
    <w:p w14:paraId="61995898" w14:textId="77777777" w:rsidR="00FD63A3" w:rsidRDefault="00FD63A3" w:rsidP="00FE5511">
      <w:pPr>
        <w:spacing w:before="0" w:after="0"/>
        <w:jc w:val="center"/>
      </w:pPr>
    </w:p>
    <w:p w14:paraId="52E89B88" w14:textId="77777777" w:rsidR="008B304B" w:rsidRDefault="008B304B" w:rsidP="00FE5511">
      <w:pPr>
        <w:spacing w:before="0" w:after="0"/>
        <w:jc w:val="center"/>
      </w:pPr>
    </w:p>
    <w:p w14:paraId="40A381DB" w14:textId="77777777" w:rsidR="008B304B" w:rsidRDefault="008B304B" w:rsidP="00FE5511">
      <w:pPr>
        <w:spacing w:before="0" w:after="0"/>
        <w:jc w:val="center"/>
      </w:pPr>
    </w:p>
    <w:p w14:paraId="5BB9730B" w14:textId="77777777" w:rsidR="008B304B" w:rsidRDefault="008B304B" w:rsidP="00FE5511">
      <w:pPr>
        <w:spacing w:before="0" w:after="0"/>
        <w:jc w:val="center"/>
      </w:pPr>
    </w:p>
    <w:p w14:paraId="747F4795" w14:textId="77777777" w:rsidR="008B304B" w:rsidRDefault="008B304B" w:rsidP="00FE5511">
      <w:pPr>
        <w:spacing w:before="0" w:after="0"/>
        <w:jc w:val="center"/>
      </w:pPr>
    </w:p>
    <w:p w14:paraId="51EA101F" w14:textId="77777777" w:rsidR="008B304B" w:rsidRDefault="008B304B" w:rsidP="00FE5511">
      <w:pPr>
        <w:spacing w:before="0" w:after="0"/>
        <w:jc w:val="center"/>
      </w:pPr>
    </w:p>
    <w:p w14:paraId="1B794BCE" w14:textId="77777777" w:rsidR="008B304B" w:rsidRDefault="008B304B" w:rsidP="00FE5511">
      <w:pPr>
        <w:spacing w:before="0" w:after="0"/>
        <w:jc w:val="center"/>
      </w:pPr>
    </w:p>
    <w:p w14:paraId="71584211" w14:textId="77777777" w:rsidR="00576B09" w:rsidRPr="00290476" w:rsidRDefault="00576B09" w:rsidP="00576B09">
      <w:pPr>
        <w:spacing w:before="0" w:after="0"/>
        <w:jc w:val="both"/>
        <w:rPr>
          <w:b/>
        </w:rPr>
      </w:pPr>
      <w:r w:rsidRPr="00290476">
        <w:rPr>
          <w:b/>
        </w:rPr>
        <w:t>Агент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Pr="00290476">
        <w:rPr>
          <w:b/>
        </w:rPr>
        <w:t>Принципал</w:t>
      </w:r>
    </w:p>
    <w:p w14:paraId="61EB73F2" w14:textId="77777777" w:rsidR="00576B09" w:rsidRPr="00290476" w:rsidRDefault="00576B09" w:rsidP="00576B09">
      <w:pPr>
        <w:spacing w:before="0" w:after="0"/>
        <w:jc w:val="both"/>
        <w:rPr>
          <w:b/>
        </w:rPr>
      </w:pPr>
    </w:p>
    <w:p w14:paraId="20CBE8CD" w14:textId="206A3919" w:rsidR="00576B09" w:rsidRDefault="00576B09" w:rsidP="00576B09">
      <w:pPr>
        <w:spacing w:before="0" w:after="0"/>
        <w:jc w:val="both"/>
      </w:pPr>
      <w:r>
        <w:t xml:space="preserve">________________________________                    </w:t>
      </w:r>
      <w:r>
        <w:rPr>
          <w:u w:val="single"/>
        </w:rPr>
        <w:t>Заместитель генерального директора -</w:t>
      </w:r>
    </w:p>
    <w:p w14:paraId="49AECACD" w14:textId="77777777" w:rsidR="00576B09" w:rsidRPr="005F7A05" w:rsidRDefault="00576B09" w:rsidP="00576B09">
      <w:pPr>
        <w:spacing w:before="0" w:after="0"/>
        <w:ind w:left="1276"/>
        <w:rPr>
          <w:i/>
          <w:sz w:val="20"/>
          <w:szCs w:val="20"/>
        </w:rPr>
      </w:pPr>
      <w:r w:rsidDel="004C007B">
        <w:t xml:space="preserve"> </w:t>
      </w:r>
      <w:r w:rsidRPr="005F7A05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                                                                                    </w:t>
      </w:r>
      <w:r w:rsidRPr="005F7A05">
        <w:rPr>
          <w:i/>
          <w:sz w:val="20"/>
          <w:szCs w:val="20"/>
        </w:rPr>
        <w:t>(должность)</w:t>
      </w:r>
      <w:r>
        <w:rPr>
          <w:i/>
          <w:sz w:val="20"/>
          <w:szCs w:val="20"/>
        </w:rPr>
        <w:t xml:space="preserve">   </w:t>
      </w:r>
    </w:p>
    <w:p w14:paraId="51A6FB81" w14:textId="77777777" w:rsidR="00576B09" w:rsidRDefault="00576B09" w:rsidP="00576B09">
      <w:pPr>
        <w:spacing w:before="0" w:after="0"/>
        <w:jc w:val="both"/>
      </w:pPr>
      <w:r>
        <w:t xml:space="preserve">________________________________                      </w:t>
      </w:r>
      <w:r>
        <w:rPr>
          <w:u w:val="single"/>
        </w:rPr>
        <w:t xml:space="preserve">  директор филиала «Кольский» ОАО «ТГК-1»</w:t>
      </w:r>
    </w:p>
    <w:p w14:paraId="0E0B6653" w14:textId="77777777" w:rsidR="00576B09" w:rsidRPr="00290476" w:rsidRDefault="00576B09" w:rsidP="00576B09">
      <w:pPr>
        <w:spacing w:before="0" w:after="0"/>
        <w:jc w:val="both"/>
      </w:pPr>
    </w:p>
    <w:p w14:paraId="66612530" w14:textId="77777777" w:rsidR="00576B09" w:rsidRPr="00290476" w:rsidRDefault="00576B09" w:rsidP="00576B09">
      <w:pPr>
        <w:spacing w:before="0" w:after="0"/>
        <w:jc w:val="both"/>
      </w:pP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>
        <w:t>________________</w:t>
      </w:r>
      <w:r w:rsidRPr="00290476">
        <w:t xml:space="preserve"> </w:t>
      </w:r>
      <w:r>
        <w:tab/>
      </w:r>
      <w:r>
        <w:tab/>
        <w:t xml:space="preserve">       </w:t>
      </w:r>
      <w:r w:rsidRPr="00290476">
        <w:t>___</w:t>
      </w:r>
      <w:r>
        <w:t>__</w:t>
      </w:r>
      <w:r w:rsidRPr="00290476">
        <w:t>___</w:t>
      </w:r>
      <w:r>
        <w:t>_____</w:t>
      </w:r>
      <w:r w:rsidRPr="00290476">
        <w:t>___/</w:t>
      </w:r>
      <w:r>
        <w:t>А.Г. Антипов</w:t>
      </w:r>
    </w:p>
    <w:p w14:paraId="37DC94A1" w14:textId="77777777" w:rsidR="00576B09" w:rsidRPr="00290476" w:rsidRDefault="00576B09" w:rsidP="00576B09">
      <w:pPr>
        <w:spacing w:before="0" w:after="0"/>
        <w:jc w:val="both"/>
      </w:pPr>
      <w:r>
        <w:t>м.п.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м.п.</w:t>
      </w:r>
    </w:p>
    <w:p w14:paraId="243EB770" w14:textId="77777777" w:rsidR="00576B09" w:rsidRPr="00290476" w:rsidRDefault="00576B09" w:rsidP="00576B09">
      <w:pPr>
        <w:spacing w:before="0" w:after="0"/>
        <w:jc w:val="both"/>
      </w:pPr>
    </w:p>
    <w:p w14:paraId="150FFA17" w14:textId="77777777" w:rsidR="00576B09" w:rsidRDefault="00576B09" w:rsidP="00576B09">
      <w:pPr>
        <w:spacing w:before="0" w:after="0"/>
        <w:jc w:val="both"/>
      </w:pPr>
    </w:p>
    <w:p w14:paraId="20F9F2E3" w14:textId="77777777" w:rsidR="00576B09" w:rsidRPr="00290476" w:rsidRDefault="00576B09" w:rsidP="00576B09">
      <w:pPr>
        <w:spacing w:before="0" w:after="0"/>
        <w:jc w:val="both"/>
      </w:pPr>
      <w:r w:rsidRPr="00290476">
        <w:t>Дата подписания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90476">
        <w:t>Дата подписания</w:t>
      </w:r>
    </w:p>
    <w:p w14:paraId="7FC916D2" w14:textId="77777777" w:rsidR="0047616C" w:rsidRDefault="0047616C" w:rsidP="00BA303D">
      <w:pPr>
        <w:spacing w:before="0" w:after="0"/>
        <w:jc w:val="both"/>
      </w:pPr>
    </w:p>
    <w:p w14:paraId="607D6123" w14:textId="77777777" w:rsidR="0047616C" w:rsidRDefault="0047616C" w:rsidP="00BA303D">
      <w:pPr>
        <w:spacing w:before="0" w:after="0"/>
        <w:jc w:val="both"/>
      </w:pPr>
    </w:p>
    <w:p w14:paraId="45045674" w14:textId="77777777" w:rsidR="0047616C" w:rsidRPr="00290476" w:rsidRDefault="0047616C" w:rsidP="00BA303D">
      <w:pPr>
        <w:spacing w:before="0" w:after="0"/>
        <w:jc w:val="both"/>
      </w:pPr>
    </w:p>
    <w:sectPr w:rsidR="0047616C" w:rsidRPr="00290476" w:rsidSect="008B304B">
      <w:pgSz w:w="11906" w:h="16838"/>
      <w:pgMar w:top="851" w:right="70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multilevel"/>
    <w:tmpl w:val="3FA285FC"/>
    <w:lvl w:ilvl="0">
      <w:start w:val="1"/>
      <w:numFmt w:val="decimal"/>
      <w:lvlText w:val="8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8.%1.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BE19F0"/>
    <w:multiLevelType w:val="multilevel"/>
    <w:tmpl w:val="CE0E656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</w:abstractNum>
  <w:abstractNum w:abstractNumId="2" w15:restartNumberingAfterBreak="0">
    <w:nsid w:val="06396A88"/>
    <w:multiLevelType w:val="hybridMultilevel"/>
    <w:tmpl w:val="699847F0"/>
    <w:lvl w:ilvl="0" w:tplc="3634DC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B76DAB"/>
    <w:multiLevelType w:val="hybridMultilevel"/>
    <w:tmpl w:val="2BA4AEF2"/>
    <w:lvl w:ilvl="0" w:tplc="3634DC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83B8E"/>
    <w:multiLevelType w:val="hybridMultilevel"/>
    <w:tmpl w:val="811C7146"/>
    <w:lvl w:ilvl="0" w:tplc="A3A8CFE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206410"/>
    <w:multiLevelType w:val="hybridMultilevel"/>
    <w:tmpl w:val="91FAC866"/>
    <w:lvl w:ilvl="0" w:tplc="A8821146">
      <w:start w:val="1"/>
      <w:numFmt w:val="decimal"/>
      <w:lvlText w:val="4.%1"/>
      <w:lvlJc w:val="left"/>
      <w:pPr>
        <w:ind w:left="1572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03B7C"/>
    <w:multiLevelType w:val="multilevel"/>
    <w:tmpl w:val="7A2AF8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7" w15:restartNumberingAfterBreak="0">
    <w:nsid w:val="295D0D82"/>
    <w:multiLevelType w:val="multilevel"/>
    <w:tmpl w:val="61E4C59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D3E5B37"/>
    <w:multiLevelType w:val="hybridMultilevel"/>
    <w:tmpl w:val="3D8EE24C"/>
    <w:lvl w:ilvl="0" w:tplc="3634DC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F7C56B6"/>
    <w:multiLevelType w:val="multilevel"/>
    <w:tmpl w:val="E65ABF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0" w15:restartNumberingAfterBreak="0">
    <w:nsid w:val="4453757E"/>
    <w:multiLevelType w:val="multilevel"/>
    <w:tmpl w:val="65305C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6A56F24"/>
    <w:multiLevelType w:val="hybridMultilevel"/>
    <w:tmpl w:val="51D48908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94A2B8B2">
      <w:start w:val="1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4C9F43B8"/>
    <w:multiLevelType w:val="hybridMultilevel"/>
    <w:tmpl w:val="6B540B0A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4" w15:restartNumberingAfterBreak="0">
    <w:nsid w:val="585C0E07"/>
    <w:multiLevelType w:val="hybridMultilevel"/>
    <w:tmpl w:val="A126A0EA"/>
    <w:lvl w:ilvl="0" w:tplc="3634DC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5704919"/>
    <w:multiLevelType w:val="hybridMultilevel"/>
    <w:tmpl w:val="22520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6A00EE"/>
    <w:multiLevelType w:val="hybridMultilevel"/>
    <w:tmpl w:val="C84C8DD6"/>
    <w:lvl w:ilvl="0" w:tplc="3634DC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DF36420"/>
    <w:multiLevelType w:val="hybridMultilevel"/>
    <w:tmpl w:val="EC84250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23069D"/>
    <w:multiLevelType w:val="multilevel"/>
    <w:tmpl w:val="2D0EDD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7.1.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4192AB9"/>
    <w:multiLevelType w:val="hybridMultilevel"/>
    <w:tmpl w:val="6F569C2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1"/>
  </w:num>
  <w:num w:numId="2">
    <w:abstractNumId w:val="18"/>
  </w:num>
  <w:num w:numId="3">
    <w:abstractNumId w:val="4"/>
  </w:num>
  <w:num w:numId="4">
    <w:abstractNumId w:val="7"/>
  </w:num>
  <w:num w:numId="5">
    <w:abstractNumId w:val="1"/>
  </w:num>
  <w:num w:numId="6">
    <w:abstractNumId w:val="13"/>
  </w:num>
  <w:num w:numId="7">
    <w:abstractNumId w:val="15"/>
  </w:num>
  <w:num w:numId="8">
    <w:abstractNumId w:val="6"/>
  </w:num>
  <w:num w:numId="9">
    <w:abstractNumId w:val="17"/>
  </w:num>
  <w:num w:numId="10">
    <w:abstractNumId w:val="12"/>
  </w:num>
  <w:num w:numId="11">
    <w:abstractNumId w:val="10"/>
  </w:num>
  <w:num w:numId="12">
    <w:abstractNumId w:val="3"/>
  </w:num>
  <w:num w:numId="13">
    <w:abstractNumId w:val="16"/>
  </w:num>
  <w:num w:numId="14">
    <w:abstractNumId w:val="8"/>
  </w:num>
  <w:num w:numId="15">
    <w:abstractNumId w:val="5"/>
  </w:num>
  <w:num w:numId="16">
    <w:abstractNumId w:val="14"/>
  </w:num>
  <w:num w:numId="17">
    <w:abstractNumId w:val="19"/>
  </w:num>
  <w:num w:numId="18">
    <w:abstractNumId w:val="0"/>
  </w:num>
  <w:num w:numId="19">
    <w:abstractNumId w:val="2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dit="readOnly" w:formatting="1" w:enforcement="0"/>
  <w:defaultTabStop w:val="709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B95"/>
    <w:rsid w:val="00001F07"/>
    <w:rsid w:val="00002AA9"/>
    <w:rsid w:val="00003F64"/>
    <w:rsid w:val="000050B9"/>
    <w:rsid w:val="00007703"/>
    <w:rsid w:val="0002386F"/>
    <w:rsid w:val="00025D30"/>
    <w:rsid w:val="00026735"/>
    <w:rsid w:val="00027BCC"/>
    <w:rsid w:val="00030C03"/>
    <w:rsid w:val="00034189"/>
    <w:rsid w:val="00042EB1"/>
    <w:rsid w:val="00052818"/>
    <w:rsid w:val="00055312"/>
    <w:rsid w:val="00063C3B"/>
    <w:rsid w:val="00065B89"/>
    <w:rsid w:val="00077430"/>
    <w:rsid w:val="00077DA2"/>
    <w:rsid w:val="00081184"/>
    <w:rsid w:val="0009131C"/>
    <w:rsid w:val="00093A78"/>
    <w:rsid w:val="000978A6"/>
    <w:rsid w:val="000A33DB"/>
    <w:rsid w:val="000B0F1C"/>
    <w:rsid w:val="000B1971"/>
    <w:rsid w:val="00105537"/>
    <w:rsid w:val="0012598B"/>
    <w:rsid w:val="00136FA6"/>
    <w:rsid w:val="0015232B"/>
    <w:rsid w:val="00154C46"/>
    <w:rsid w:val="001554A7"/>
    <w:rsid w:val="00162A24"/>
    <w:rsid w:val="00163B1C"/>
    <w:rsid w:val="00165A72"/>
    <w:rsid w:val="00172EEE"/>
    <w:rsid w:val="0018606F"/>
    <w:rsid w:val="00190953"/>
    <w:rsid w:val="001951AA"/>
    <w:rsid w:val="001A4A2E"/>
    <w:rsid w:val="001B448A"/>
    <w:rsid w:val="001B4C2C"/>
    <w:rsid w:val="001E7014"/>
    <w:rsid w:val="001F06C4"/>
    <w:rsid w:val="001F18CE"/>
    <w:rsid w:val="001F18F5"/>
    <w:rsid w:val="001F390C"/>
    <w:rsid w:val="001F7B46"/>
    <w:rsid w:val="002042E5"/>
    <w:rsid w:val="002218B1"/>
    <w:rsid w:val="00223820"/>
    <w:rsid w:val="00233616"/>
    <w:rsid w:val="00240CBA"/>
    <w:rsid w:val="002475E7"/>
    <w:rsid w:val="00247EA6"/>
    <w:rsid w:val="002531CA"/>
    <w:rsid w:val="00256055"/>
    <w:rsid w:val="002560D0"/>
    <w:rsid w:val="0025617C"/>
    <w:rsid w:val="00263E13"/>
    <w:rsid w:val="002664A5"/>
    <w:rsid w:val="00276576"/>
    <w:rsid w:val="0028422C"/>
    <w:rsid w:val="00284501"/>
    <w:rsid w:val="00290476"/>
    <w:rsid w:val="00292E31"/>
    <w:rsid w:val="00294BFD"/>
    <w:rsid w:val="00294E75"/>
    <w:rsid w:val="002A432B"/>
    <w:rsid w:val="002A4AE0"/>
    <w:rsid w:val="002C3973"/>
    <w:rsid w:val="002C520D"/>
    <w:rsid w:val="002E1A5A"/>
    <w:rsid w:val="002E605F"/>
    <w:rsid w:val="002F5DB9"/>
    <w:rsid w:val="002F6E10"/>
    <w:rsid w:val="00301D6B"/>
    <w:rsid w:val="00303789"/>
    <w:rsid w:val="00306C94"/>
    <w:rsid w:val="00307365"/>
    <w:rsid w:val="00341989"/>
    <w:rsid w:val="0034231B"/>
    <w:rsid w:val="0035543E"/>
    <w:rsid w:val="003658E4"/>
    <w:rsid w:val="00370D6C"/>
    <w:rsid w:val="0037594A"/>
    <w:rsid w:val="00377B4D"/>
    <w:rsid w:val="003A3572"/>
    <w:rsid w:val="003A6141"/>
    <w:rsid w:val="003D4FB3"/>
    <w:rsid w:val="003E44D9"/>
    <w:rsid w:val="003F6588"/>
    <w:rsid w:val="003F665C"/>
    <w:rsid w:val="004009CB"/>
    <w:rsid w:val="00403004"/>
    <w:rsid w:val="004038B4"/>
    <w:rsid w:val="004170D1"/>
    <w:rsid w:val="004173F8"/>
    <w:rsid w:val="00433942"/>
    <w:rsid w:val="004368D0"/>
    <w:rsid w:val="004415AE"/>
    <w:rsid w:val="0044789A"/>
    <w:rsid w:val="00456A3E"/>
    <w:rsid w:val="00462EF3"/>
    <w:rsid w:val="004663B7"/>
    <w:rsid w:val="0047616C"/>
    <w:rsid w:val="0047749F"/>
    <w:rsid w:val="00477716"/>
    <w:rsid w:val="00477BBA"/>
    <w:rsid w:val="00483EC4"/>
    <w:rsid w:val="00485087"/>
    <w:rsid w:val="004908FC"/>
    <w:rsid w:val="004C007B"/>
    <w:rsid w:val="004C185A"/>
    <w:rsid w:val="004C7843"/>
    <w:rsid w:val="004D2A51"/>
    <w:rsid w:val="004F0A77"/>
    <w:rsid w:val="004F1E8C"/>
    <w:rsid w:val="00500517"/>
    <w:rsid w:val="00510DC2"/>
    <w:rsid w:val="00527378"/>
    <w:rsid w:val="00535402"/>
    <w:rsid w:val="00553659"/>
    <w:rsid w:val="00555E4D"/>
    <w:rsid w:val="0055736D"/>
    <w:rsid w:val="00560E06"/>
    <w:rsid w:val="00563E2B"/>
    <w:rsid w:val="00564547"/>
    <w:rsid w:val="00570A2B"/>
    <w:rsid w:val="00572CDC"/>
    <w:rsid w:val="00576B09"/>
    <w:rsid w:val="005777C0"/>
    <w:rsid w:val="005848ED"/>
    <w:rsid w:val="00585538"/>
    <w:rsid w:val="0058754B"/>
    <w:rsid w:val="00590AEE"/>
    <w:rsid w:val="005920B0"/>
    <w:rsid w:val="005A1A6A"/>
    <w:rsid w:val="005A6DF8"/>
    <w:rsid w:val="005B0E97"/>
    <w:rsid w:val="005B31B5"/>
    <w:rsid w:val="005B31F0"/>
    <w:rsid w:val="005C572E"/>
    <w:rsid w:val="005C60C9"/>
    <w:rsid w:val="005D6520"/>
    <w:rsid w:val="005F098B"/>
    <w:rsid w:val="005F41EE"/>
    <w:rsid w:val="005F44E5"/>
    <w:rsid w:val="006118D5"/>
    <w:rsid w:val="006148B3"/>
    <w:rsid w:val="00620602"/>
    <w:rsid w:val="00626AD2"/>
    <w:rsid w:val="00627B2D"/>
    <w:rsid w:val="00641FD4"/>
    <w:rsid w:val="006449D4"/>
    <w:rsid w:val="0065766E"/>
    <w:rsid w:val="006619D9"/>
    <w:rsid w:val="00663A00"/>
    <w:rsid w:val="00664BCF"/>
    <w:rsid w:val="00673C53"/>
    <w:rsid w:val="00675E79"/>
    <w:rsid w:val="00697317"/>
    <w:rsid w:val="006C2CB6"/>
    <w:rsid w:val="006D2A2C"/>
    <w:rsid w:val="006E2B57"/>
    <w:rsid w:val="006F0C81"/>
    <w:rsid w:val="006F6AA6"/>
    <w:rsid w:val="00712E6A"/>
    <w:rsid w:val="00723AE3"/>
    <w:rsid w:val="00743606"/>
    <w:rsid w:val="00746585"/>
    <w:rsid w:val="0075384D"/>
    <w:rsid w:val="00755318"/>
    <w:rsid w:val="0076030E"/>
    <w:rsid w:val="00781A1F"/>
    <w:rsid w:val="00782652"/>
    <w:rsid w:val="00783944"/>
    <w:rsid w:val="00784818"/>
    <w:rsid w:val="00790AFD"/>
    <w:rsid w:val="00797436"/>
    <w:rsid w:val="007B0EDE"/>
    <w:rsid w:val="007B54B5"/>
    <w:rsid w:val="007C0413"/>
    <w:rsid w:val="007D6895"/>
    <w:rsid w:val="007F74CF"/>
    <w:rsid w:val="007F761A"/>
    <w:rsid w:val="008030D6"/>
    <w:rsid w:val="0082052E"/>
    <w:rsid w:val="00824D7D"/>
    <w:rsid w:val="00833FEF"/>
    <w:rsid w:val="00834989"/>
    <w:rsid w:val="0083558F"/>
    <w:rsid w:val="0086223C"/>
    <w:rsid w:val="008637C3"/>
    <w:rsid w:val="008716D2"/>
    <w:rsid w:val="00874BBC"/>
    <w:rsid w:val="00882BC4"/>
    <w:rsid w:val="008A28C7"/>
    <w:rsid w:val="008B304B"/>
    <w:rsid w:val="008B5463"/>
    <w:rsid w:val="008C2854"/>
    <w:rsid w:val="008C293B"/>
    <w:rsid w:val="008C2E4B"/>
    <w:rsid w:val="008C6446"/>
    <w:rsid w:val="008E2253"/>
    <w:rsid w:val="008E4A31"/>
    <w:rsid w:val="0091431A"/>
    <w:rsid w:val="00915546"/>
    <w:rsid w:val="00927A13"/>
    <w:rsid w:val="009525BB"/>
    <w:rsid w:val="00964C8B"/>
    <w:rsid w:val="009733CF"/>
    <w:rsid w:val="009877BE"/>
    <w:rsid w:val="009A138A"/>
    <w:rsid w:val="009B4484"/>
    <w:rsid w:val="009D3D3A"/>
    <w:rsid w:val="009D495B"/>
    <w:rsid w:val="009E7079"/>
    <w:rsid w:val="009F1B9A"/>
    <w:rsid w:val="00A03609"/>
    <w:rsid w:val="00A07CFF"/>
    <w:rsid w:val="00A10963"/>
    <w:rsid w:val="00A11C43"/>
    <w:rsid w:val="00A17F6C"/>
    <w:rsid w:val="00A267D3"/>
    <w:rsid w:val="00A26FE3"/>
    <w:rsid w:val="00A27F61"/>
    <w:rsid w:val="00A33DFF"/>
    <w:rsid w:val="00A50950"/>
    <w:rsid w:val="00A60E27"/>
    <w:rsid w:val="00A630AB"/>
    <w:rsid w:val="00A662CD"/>
    <w:rsid w:val="00A81777"/>
    <w:rsid w:val="00A818D2"/>
    <w:rsid w:val="00AA37C2"/>
    <w:rsid w:val="00AA6290"/>
    <w:rsid w:val="00AB1764"/>
    <w:rsid w:val="00AC18DE"/>
    <w:rsid w:val="00AD3066"/>
    <w:rsid w:val="00AD3FB9"/>
    <w:rsid w:val="00AE6FE4"/>
    <w:rsid w:val="00AE71BD"/>
    <w:rsid w:val="00AF0497"/>
    <w:rsid w:val="00AF7496"/>
    <w:rsid w:val="00B22339"/>
    <w:rsid w:val="00B279D6"/>
    <w:rsid w:val="00B32C34"/>
    <w:rsid w:val="00B33F73"/>
    <w:rsid w:val="00B43AC7"/>
    <w:rsid w:val="00B45DD4"/>
    <w:rsid w:val="00B47E08"/>
    <w:rsid w:val="00B51B16"/>
    <w:rsid w:val="00B54488"/>
    <w:rsid w:val="00B558F7"/>
    <w:rsid w:val="00B706D7"/>
    <w:rsid w:val="00B912AC"/>
    <w:rsid w:val="00B96827"/>
    <w:rsid w:val="00BA08DB"/>
    <w:rsid w:val="00BA303D"/>
    <w:rsid w:val="00BB5AF3"/>
    <w:rsid w:val="00BB5E96"/>
    <w:rsid w:val="00BC2530"/>
    <w:rsid w:val="00BC4034"/>
    <w:rsid w:val="00BD3979"/>
    <w:rsid w:val="00BD7038"/>
    <w:rsid w:val="00BF0614"/>
    <w:rsid w:val="00BF0DA1"/>
    <w:rsid w:val="00C02513"/>
    <w:rsid w:val="00C07657"/>
    <w:rsid w:val="00C16895"/>
    <w:rsid w:val="00C33EAA"/>
    <w:rsid w:val="00C45B41"/>
    <w:rsid w:val="00C4667D"/>
    <w:rsid w:val="00C60AE7"/>
    <w:rsid w:val="00C63027"/>
    <w:rsid w:val="00C66C3C"/>
    <w:rsid w:val="00C779DA"/>
    <w:rsid w:val="00C77D57"/>
    <w:rsid w:val="00C80E06"/>
    <w:rsid w:val="00C8504C"/>
    <w:rsid w:val="00C87827"/>
    <w:rsid w:val="00C9227E"/>
    <w:rsid w:val="00C94558"/>
    <w:rsid w:val="00C9608A"/>
    <w:rsid w:val="00CA40BC"/>
    <w:rsid w:val="00CA56FC"/>
    <w:rsid w:val="00CA614B"/>
    <w:rsid w:val="00CB3A4B"/>
    <w:rsid w:val="00CB705D"/>
    <w:rsid w:val="00CB771B"/>
    <w:rsid w:val="00CC3035"/>
    <w:rsid w:val="00CC64F7"/>
    <w:rsid w:val="00CD2933"/>
    <w:rsid w:val="00CD7073"/>
    <w:rsid w:val="00CE07D6"/>
    <w:rsid w:val="00CF17A1"/>
    <w:rsid w:val="00CF52B3"/>
    <w:rsid w:val="00D00442"/>
    <w:rsid w:val="00D04D54"/>
    <w:rsid w:val="00D46951"/>
    <w:rsid w:val="00D51308"/>
    <w:rsid w:val="00D63ACA"/>
    <w:rsid w:val="00D70657"/>
    <w:rsid w:val="00D74339"/>
    <w:rsid w:val="00D75F40"/>
    <w:rsid w:val="00D76985"/>
    <w:rsid w:val="00D8038A"/>
    <w:rsid w:val="00D80DDB"/>
    <w:rsid w:val="00D92333"/>
    <w:rsid w:val="00DB03CA"/>
    <w:rsid w:val="00DB16A9"/>
    <w:rsid w:val="00DC1BAD"/>
    <w:rsid w:val="00DC436B"/>
    <w:rsid w:val="00DC535E"/>
    <w:rsid w:val="00DC5C77"/>
    <w:rsid w:val="00DD2323"/>
    <w:rsid w:val="00DE5084"/>
    <w:rsid w:val="00DE5C9D"/>
    <w:rsid w:val="00DE67B1"/>
    <w:rsid w:val="00DE6F74"/>
    <w:rsid w:val="00DF1F79"/>
    <w:rsid w:val="00DF5C90"/>
    <w:rsid w:val="00E00064"/>
    <w:rsid w:val="00E0634F"/>
    <w:rsid w:val="00E10B95"/>
    <w:rsid w:val="00E140CE"/>
    <w:rsid w:val="00E209E2"/>
    <w:rsid w:val="00E45670"/>
    <w:rsid w:val="00E45DCB"/>
    <w:rsid w:val="00E529D9"/>
    <w:rsid w:val="00E60B98"/>
    <w:rsid w:val="00E61CD6"/>
    <w:rsid w:val="00E659C7"/>
    <w:rsid w:val="00E70A3C"/>
    <w:rsid w:val="00E71F76"/>
    <w:rsid w:val="00E76E08"/>
    <w:rsid w:val="00E776C5"/>
    <w:rsid w:val="00E826B7"/>
    <w:rsid w:val="00E854A0"/>
    <w:rsid w:val="00E85B9A"/>
    <w:rsid w:val="00E93970"/>
    <w:rsid w:val="00E95F5C"/>
    <w:rsid w:val="00E96CD0"/>
    <w:rsid w:val="00EA1AE8"/>
    <w:rsid w:val="00EA2F4C"/>
    <w:rsid w:val="00EB2936"/>
    <w:rsid w:val="00ED2028"/>
    <w:rsid w:val="00EE56F9"/>
    <w:rsid w:val="00EF016C"/>
    <w:rsid w:val="00EF078C"/>
    <w:rsid w:val="00EF492C"/>
    <w:rsid w:val="00EF5553"/>
    <w:rsid w:val="00F11569"/>
    <w:rsid w:val="00F159A2"/>
    <w:rsid w:val="00F16948"/>
    <w:rsid w:val="00F211FD"/>
    <w:rsid w:val="00F31E22"/>
    <w:rsid w:val="00F445FE"/>
    <w:rsid w:val="00F474D2"/>
    <w:rsid w:val="00F528C3"/>
    <w:rsid w:val="00F63B2D"/>
    <w:rsid w:val="00F64C1F"/>
    <w:rsid w:val="00F65B33"/>
    <w:rsid w:val="00F71365"/>
    <w:rsid w:val="00F77519"/>
    <w:rsid w:val="00F81DD2"/>
    <w:rsid w:val="00F92E85"/>
    <w:rsid w:val="00F96EF8"/>
    <w:rsid w:val="00FA1F48"/>
    <w:rsid w:val="00FA58F9"/>
    <w:rsid w:val="00FA5D0C"/>
    <w:rsid w:val="00FB03AA"/>
    <w:rsid w:val="00FC2AFA"/>
    <w:rsid w:val="00FC3FE2"/>
    <w:rsid w:val="00FC75A2"/>
    <w:rsid w:val="00FD0A1C"/>
    <w:rsid w:val="00FD63A3"/>
    <w:rsid w:val="00FE1253"/>
    <w:rsid w:val="00FE5511"/>
    <w:rsid w:val="00FF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BF71B57"/>
  <w15:docId w15:val="{77C7CEE8-A5FC-4A2D-85BD-997BF728E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B95"/>
    <w:pPr>
      <w:spacing w:before="100" w:after="10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10B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E10B9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E10B95"/>
    <w:pPr>
      <w:spacing w:before="100" w:after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rsid w:val="00E10B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rsid w:val="00E10B95"/>
    <w:pPr>
      <w:spacing w:after="120" w:line="480" w:lineRule="auto"/>
    </w:pPr>
  </w:style>
  <w:style w:type="paragraph" w:styleId="a4">
    <w:name w:val="Plain Text"/>
    <w:basedOn w:val="a"/>
    <w:rsid w:val="00E10B95"/>
    <w:pPr>
      <w:spacing w:before="0" w:after="0"/>
    </w:pPr>
    <w:rPr>
      <w:rFonts w:ascii="Courier New" w:hAnsi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94558"/>
    <w:pPr>
      <w:spacing w:before="0"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C94558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1A4A2E"/>
    <w:rPr>
      <w:color w:val="0000FF"/>
      <w:u w:val="single"/>
    </w:rPr>
  </w:style>
  <w:style w:type="paragraph" w:customStyle="1" w:styleId="bodytext">
    <w:name w:val="bodytext"/>
    <w:basedOn w:val="a"/>
    <w:rsid w:val="00641FD4"/>
    <w:pPr>
      <w:spacing w:beforeAutospacing="1" w:afterAutospacing="1"/>
    </w:pPr>
  </w:style>
  <w:style w:type="paragraph" w:styleId="a8">
    <w:name w:val="Body Text"/>
    <w:basedOn w:val="a"/>
    <w:link w:val="a9"/>
    <w:uiPriority w:val="99"/>
    <w:semiHidden/>
    <w:unhideWhenUsed/>
    <w:rsid w:val="004368D0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rsid w:val="004368D0"/>
    <w:rPr>
      <w:sz w:val="24"/>
      <w:szCs w:val="24"/>
    </w:rPr>
  </w:style>
  <w:style w:type="character" w:customStyle="1" w:styleId="Barcode">
    <w:name w:val="Barcode_"/>
    <w:link w:val="Barcode0"/>
    <w:uiPriority w:val="99"/>
    <w:locked/>
    <w:rsid w:val="004368D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368D0"/>
    <w:pPr>
      <w:widowControl w:val="0"/>
      <w:shd w:val="clear" w:color="auto" w:fill="FFFFFF"/>
      <w:spacing w:before="0" w:after="0"/>
    </w:pPr>
    <w:rPr>
      <w:sz w:val="20"/>
      <w:szCs w:val="20"/>
      <w:lang w:val="x-none" w:eastAsia="x-none"/>
    </w:rPr>
  </w:style>
  <w:style w:type="paragraph" w:styleId="aa">
    <w:name w:val="No Spacing"/>
    <w:uiPriority w:val="1"/>
    <w:qFormat/>
    <w:rsid w:val="00FD63A3"/>
    <w:rPr>
      <w:sz w:val="24"/>
      <w:szCs w:val="24"/>
    </w:rPr>
  </w:style>
  <w:style w:type="character" w:styleId="ab">
    <w:name w:val="annotation reference"/>
    <w:uiPriority w:val="99"/>
    <w:semiHidden/>
    <w:unhideWhenUsed/>
    <w:rsid w:val="00DE6F7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E6F7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E6F74"/>
  </w:style>
  <w:style w:type="paragraph" w:styleId="ae">
    <w:name w:val="annotation subject"/>
    <w:basedOn w:val="ac"/>
    <w:next w:val="ac"/>
    <w:link w:val="af"/>
    <w:uiPriority w:val="99"/>
    <w:semiHidden/>
    <w:unhideWhenUsed/>
    <w:rsid w:val="00DE6F74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DE6F74"/>
    <w:rPr>
      <w:b/>
      <w:bCs/>
    </w:rPr>
  </w:style>
  <w:style w:type="character" w:customStyle="1" w:styleId="3">
    <w:name w:val="Основной текст (3) + Полужирный"/>
    <w:uiPriority w:val="99"/>
    <w:rsid w:val="00DC1BAD"/>
    <w:rPr>
      <w:rFonts w:ascii="Times New Roman" w:hAnsi="Times New Roman" w:cs="Times New Roman" w:hint="default"/>
      <w:b/>
      <w:bCs/>
      <w:spacing w:val="0"/>
      <w:sz w:val="21"/>
      <w:szCs w:val="21"/>
      <w:shd w:val="clear" w:color="auto" w:fill="FFFFFF"/>
    </w:rPr>
  </w:style>
  <w:style w:type="paragraph" w:customStyle="1" w:styleId="ConsPlusNormal">
    <w:name w:val="ConsPlusNormal"/>
    <w:rsid w:val="007553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755318"/>
    <w:pPr>
      <w:spacing w:before="0" w:after="0"/>
      <w:ind w:left="708"/>
    </w:pPr>
  </w:style>
  <w:style w:type="paragraph" w:styleId="af1">
    <w:name w:val="Revision"/>
    <w:hidden/>
    <w:uiPriority w:val="99"/>
    <w:semiHidden/>
    <w:rsid w:val="00563E2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9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3650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74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86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08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488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708823">
                              <w:marLeft w:val="2850"/>
                              <w:marRight w:val="34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629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29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ffice@upr.tgc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ommon@kola.tg&#1089;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A817F-6A88-4AC4-8CB4-2F91E23CD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F4E0CF76</Template>
  <TotalTime>23</TotalTime>
  <Pages>14</Pages>
  <Words>5246</Words>
  <Characters>29906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АГЕНТСКИЙ ДОГОВОР № ________</vt:lpstr>
    </vt:vector>
  </TitlesOfParts>
  <Company>pravoved</Company>
  <LinksUpToDate>false</LinksUpToDate>
  <CharactersWithSpaces>35082</CharactersWithSpaces>
  <SharedDoc>false</SharedDoc>
  <HLinks>
    <vt:vector size="12" baseType="variant">
      <vt:variant>
        <vt:i4>5832767</vt:i4>
      </vt:variant>
      <vt:variant>
        <vt:i4>3</vt:i4>
      </vt:variant>
      <vt:variant>
        <vt:i4>0</vt:i4>
      </vt:variant>
      <vt:variant>
        <vt:i4>5</vt:i4>
      </vt:variant>
      <vt:variant>
        <vt:lpwstr>mailto:common@mtec.kola.tgk1.ru</vt:lpwstr>
      </vt:variant>
      <vt:variant>
        <vt:lpwstr/>
      </vt:variant>
      <vt:variant>
        <vt:i4>5832767</vt:i4>
      </vt:variant>
      <vt:variant>
        <vt:i4>0</vt:i4>
      </vt:variant>
      <vt:variant>
        <vt:i4>0</vt:i4>
      </vt:variant>
      <vt:variant>
        <vt:i4>5</vt:i4>
      </vt:variant>
      <vt:variant>
        <vt:lpwstr>mailto:common@mtec.kola.tgk1.ru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АГЕНТСКИЙ ДОГОВОР № ________</dc:title>
  <dc:creator>jurist</dc:creator>
  <cp:lastModifiedBy>Мурашов Олег Владимирович</cp:lastModifiedBy>
  <cp:revision>12</cp:revision>
  <cp:lastPrinted>2014-12-16T05:31:00Z</cp:lastPrinted>
  <dcterms:created xsi:type="dcterms:W3CDTF">2016-02-16T12:23:00Z</dcterms:created>
  <dcterms:modified xsi:type="dcterms:W3CDTF">2016-02-29T06:46:00Z</dcterms:modified>
</cp:coreProperties>
</file>